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95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4"/>
        <w:gridCol w:w="3324"/>
        <w:gridCol w:w="5143"/>
        <w:gridCol w:w="1144"/>
      </w:tblGrid>
      <w:tr w:rsidR="00F8601A" w:rsidRPr="00FC1189" w:rsidTr="00F625D5">
        <w:trPr>
          <w:trHeight w:hRule="exact" w:val="851"/>
          <w:tblHeader/>
        </w:trPr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601A" w:rsidRPr="00BD0259" w:rsidRDefault="00F8601A" w:rsidP="009F6BFF">
            <w:pPr>
              <w:pStyle w:val="af8"/>
              <w:spacing w:line="240" w:lineRule="auto"/>
              <w:ind w:left="-108" w:right="-108" w:hanging="9"/>
              <w:jc w:val="center"/>
              <w:rPr>
                <w:b/>
                <w:w w:val="80"/>
                <w:szCs w:val="24"/>
              </w:rPr>
            </w:pPr>
            <w:r w:rsidRPr="00BD0259">
              <w:rPr>
                <w:b/>
                <w:w w:val="80"/>
                <w:szCs w:val="24"/>
              </w:rPr>
              <w:t>Номер тома</w:t>
            </w:r>
          </w:p>
        </w:tc>
        <w:tc>
          <w:tcPr>
            <w:tcW w:w="3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601A" w:rsidRPr="00BD0259" w:rsidRDefault="00F8601A" w:rsidP="009F6BFF">
            <w:pPr>
              <w:pStyle w:val="af8"/>
              <w:spacing w:line="240" w:lineRule="auto"/>
              <w:ind w:left="-108" w:right="-108" w:firstLine="0"/>
              <w:jc w:val="center"/>
              <w:rPr>
                <w:b/>
                <w:szCs w:val="24"/>
              </w:rPr>
            </w:pPr>
            <w:r w:rsidRPr="00BD0259">
              <w:rPr>
                <w:b/>
                <w:szCs w:val="24"/>
              </w:rPr>
              <w:t>Обозначение</w:t>
            </w:r>
          </w:p>
        </w:tc>
        <w:tc>
          <w:tcPr>
            <w:tcW w:w="5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601A" w:rsidRPr="00BD0259" w:rsidRDefault="00F8601A" w:rsidP="009F6BFF">
            <w:pPr>
              <w:pStyle w:val="af8"/>
              <w:spacing w:line="240" w:lineRule="auto"/>
              <w:ind w:left="-108" w:right="-108" w:firstLine="0"/>
              <w:jc w:val="center"/>
              <w:rPr>
                <w:b/>
                <w:szCs w:val="24"/>
              </w:rPr>
            </w:pPr>
            <w:r w:rsidRPr="00BD0259">
              <w:rPr>
                <w:b/>
                <w:szCs w:val="24"/>
              </w:rPr>
              <w:t>Наименование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8601A" w:rsidRPr="00BD0259" w:rsidRDefault="00F8601A" w:rsidP="009F6BFF">
            <w:pPr>
              <w:pStyle w:val="af8"/>
              <w:spacing w:line="240" w:lineRule="auto"/>
              <w:ind w:left="-108" w:right="-108" w:firstLine="0"/>
              <w:jc w:val="center"/>
              <w:rPr>
                <w:b/>
                <w:szCs w:val="24"/>
              </w:rPr>
            </w:pPr>
            <w:r w:rsidRPr="00BD0259">
              <w:rPr>
                <w:b/>
                <w:szCs w:val="24"/>
              </w:rPr>
              <w:t>Приме</w:t>
            </w:r>
            <w:r w:rsidRPr="00BD0259">
              <w:rPr>
                <w:b/>
                <w:szCs w:val="24"/>
              </w:rPr>
              <w:softHyphen/>
              <w:t>чание</w:t>
            </w:r>
          </w:p>
        </w:tc>
      </w:tr>
      <w:tr w:rsidR="005E6019" w:rsidRPr="00FC1189" w:rsidTr="00F625D5">
        <w:trPr>
          <w:trHeight w:val="454"/>
        </w:trPr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E6019" w:rsidRPr="00A74FC4" w:rsidRDefault="00A74FC4" w:rsidP="003542BB">
            <w:pPr>
              <w:pStyle w:val="afff"/>
              <w:spacing w:before="0"/>
              <w:ind w:left="-108" w:right="-108" w:hanging="9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0</w:t>
            </w:r>
          </w:p>
        </w:tc>
        <w:tc>
          <w:tcPr>
            <w:tcW w:w="3324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E6019" w:rsidRPr="00A74FC4" w:rsidRDefault="00260320" w:rsidP="00E834CF">
            <w:pPr>
              <w:pStyle w:val="afff"/>
              <w:spacing w:before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ЧОНФ.ГАЗ-КГС.107</w:t>
            </w:r>
            <w:r w:rsidR="00A74FC4" w:rsidRPr="00A74FC4">
              <w:rPr>
                <w:b w:val="0"/>
                <w:szCs w:val="24"/>
              </w:rPr>
              <w:t>-П-СП</w:t>
            </w:r>
            <w:r w:rsidR="005C6917">
              <w:rPr>
                <w:b w:val="0"/>
                <w:szCs w:val="24"/>
              </w:rPr>
              <w:t>.ОВОС</w:t>
            </w:r>
            <w:r w:rsidR="00F625D5">
              <w:rPr>
                <w:b w:val="0"/>
                <w:szCs w:val="24"/>
              </w:rPr>
              <w:t>.00.00</w:t>
            </w:r>
          </w:p>
        </w:tc>
        <w:tc>
          <w:tcPr>
            <w:tcW w:w="5143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E6019" w:rsidRPr="00A74FC4" w:rsidRDefault="00A74FC4" w:rsidP="00E834CF">
            <w:pPr>
              <w:pStyle w:val="afff"/>
              <w:spacing w:before="0"/>
              <w:rPr>
                <w:b w:val="0"/>
                <w:szCs w:val="24"/>
              </w:rPr>
            </w:pPr>
            <w:r w:rsidRPr="00A74FC4">
              <w:rPr>
                <w:b w:val="0"/>
                <w:szCs w:val="24"/>
              </w:rPr>
              <w:t>Состав проектной документации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E6019" w:rsidRPr="00A74FC4" w:rsidRDefault="005E6019" w:rsidP="009F6BFF">
            <w:pPr>
              <w:pStyle w:val="afff"/>
              <w:spacing w:before="0"/>
              <w:rPr>
                <w:b w:val="0"/>
                <w:szCs w:val="24"/>
              </w:rPr>
            </w:pPr>
          </w:p>
        </w:tc>
      </w:tr>
      <w:tr w:rsidR="005E6019" w:rsidRPr="00FC1189" w:rsidTr="00F625D5">
        <w:trPr>
          <w:trHeight w:val="454"/>
        </w:trPr>
        <w:tc>
          <w:tcPr>
            <w:tcW w:w="58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E6019" w:rsidRPr="00A74FC4" w:rsidRDefault="00A74FC4" w:rsidP="003542BB">
            <w:pPr>
              <w:pStyle w:val="afff"/>
              <w:spacing w:before="0"/>
              <w:ind w:left="-108" w:right="-108" w:hanging="9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</w:t>
            </w:r>
            <w:r w:rsidR="005C6917">
              <w:rPr>
                <w:b w:val="0"/>
                <w:szCs w:val="24"/>
              </w:rPr>
              <w:t>.1</w:t>
            </w:r>
          </w:p>
        </w:tc>
        <w:tc>
          <w:tcPr>
            <w:tcW w:w="332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E6019" w:rsidRPr="00A74FC4" w:rsidRDefault="00260320" w:rsidP="00E834CF">
            <w:pPr>
              <w:pStyle w:val="afff"/>
              <w:spacing w:before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ЧОНФ.ГАЗ-КГС.107</w:t>
            </w:r>
            <w:r w:rsidR="005C6917" w:rsidRPr="005C6917">
              <w:rPr>
                <w:b w:val="0"/>
                <w:szCs w:val="24"/>
              </w:rPr>
              <w:t>-П-ОВОС.01.00</w:t>
            </w:r>
          </w:p>
        </w:tc>
        <w:tc>
          <w:tcPr>
            <w:tcW w:w="514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C6917" w:rsidRPr="005C6917" w:rsidRDefault="005C6917" w:rsidP="005C6917">
            <w:pPr>
              <w:pStyle w:val="afff"/>
              <w:rPr>
                <w:b w:val="0"/>
                <w:szCs w:val="24"/>
              </w:rPr>
            </w:pPr>
            <w:r w:rsidRPr="005C6917">
              <w:rPr>
                <w:b w:val="0"/>
                <w:szCs w:val="24"/>
              </w:rPr>
              <w:t xml:space="preserve">Раздел 1. Оценка воздействия на окружающую среду </w:t>
            </w:r>
          </w:p>
          <w:p w:rsidR="005E6019" w:rsidRPr="00A74FC4" w:rsidRDefault="005C6917" w:rsidP="005C6917">
            <w:pPr>
              <w:pStyle w:val="afff"/>
              <w:spacing w:before="0"/>
              <w:rPr>
                <w:b w:val="0"/>
                <w:szCs w:val="24"/>
              </w:rPr>
            </w:pPr>
            <w:r w:rsidRPr="005C6917">
              <w:rPr>
                <w:b w:val="0"/>
                <w:szCs w:val="24"/>
              </w:rPr>
              <w:t>Часть 1. Текстовая часть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E6019" w:rsidRPr="00A74FC4" w:rsidRDefault="005E6019" w:rsidP="009F6BFF">
            <w:pPr>
              <w:pStyle w:val="afff0"/>
              <w:spacing w:before="0"/>
              <w:rPr>
                <w:szCs w:val="24"/>
              </w:rPr>
            </w:pPr>
          </w:p>
        </w:tc>
      </w:tr>
      <w:tr w:rsidR="005E6019" w:rsidRPr="00FC1189" w:rsidTr="00F625D5">
        <w:trPr>
          <w:trHeight w:val="454"/>
        </w:trPr>
        <w:tc>
          <w:tcPr>
            <w:tcW w:w="58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E6019" w:rsidRPr="00A74FC4" w:rsidRDefault="005C6917" w:rsidP="003542BB">
            <w:pPr>
              <w:pStyle w:val="afff"/>
              <w:spacing w:before="0"/>
              <w:ind w:left="-108" w:right="-108" w:hanging="9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1.2</w:t>
            </w:r>
          </w:p>
        </w:tc>
        <w:tc>
          <w:tcPr>
            <w:tcW w:w="332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E6019" w:rsidRPr="00A74FC4" w:rsidRDefault="00260320" w:rsidP="00E834CF">
            <w:pPr>
              <w:pStyle w:val="afff"/>
              <w:spacing w:before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ЧОНФ.ГАЗ-КГС.107</w:t>
            </w:r>
            <w:r w:rsidR="005C6917" w:rsidRPr="005C6917">
              <w:rPr>
                <w:b w:val="0"/>
                <w:szCs w:val="24"/>
              </w:rPr>
              <w:t>-П-ОВОС.02.00</w:t>
            </w:r>
          </w:p>
        </w:tc>
        <w:tc>
          <w:tcPr>
            <w:tcW w:w="514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C6917" w:rsidRPr="005C6917" w:rsidRDefault="005C6917" w:rsidP="005C6917">
            <w:pPr>
              <w:pStyle w:val="afff"/>
              <w:rPr>
                <w:b w:val="0"/>
                <w:szCs w:val="24"/>
              </w:rPr>
            </w:pPr>
            <w:r w:rsidRPr="005C6917">
              <w:rPr>
                <w:b w:val="0"/>
                <w:szCs w:val="24"/>
              </w:rPr>
              <w:t xml:space="preserve">Раздел 1. Оценка воздействия на окружающую среду </w:t>
            </w:r>
          </w:p>
          <w:p w:rsidR="005E6019" w:rsidRPr="00A74FC4" w:rsidRDefault="005C6917" w:rsidP="005C6917">
            <w:pPr>
              <w:pStyle w:val="afff"/>
              <w:spacing w:before="0"/>
              <w:rPr>
                <w:b w:val="0"/>
                <w:szCs w:val="24"/>
              </w:rPr>
            </w:pPr>
            <w:r w:rsidRPr="005C6917">
              <w:rPr>
                <w:b w:val="0"/>
                <w:szCs w:val="24"/>
              </w:rPr>
              <w:t>Часть 2. Текстовые и графические приложения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E6019" w:rsidRPr="00A74FC4" w:rsidRDefault="005E6019" w:rsidP="009F6BFF">
            <w:pPr>
              <w:pStyle w:val="afff0"/>
              <w:spacing w:before="0"/>
              <w:rPr>
                <w:szCs w:val="24"/>
              </w:rPr>
            </w:pPr>
          </w:p>
        </w:tc>
      </w:tr>
      <w:tr w:rsidR="005E6019" w:rsidRPr="00FC1189" w:rsidTr="00F625D5">
        <w:trPr>
          <w:trHeight w:val="454"/>
        </w:trPr>
        <w:tc>
          <w:tcPr>
            <w:tcW w:w="58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E6019" w:rsidRPr="00A74FC4" w:rsidRDefault="005C6917" w:rsidP="003542BB">
            <w:pPr>
              <w:pStyle w:val="afff"/>
              <w:spacing w:before="0"/>
              <w:ind w:left="-108" w:right="-108" w:hanging="9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1.3</w:t>
            </w:r>
          </w:p>
        </w:tc>
        <w:tc>
          <w:tcPr>
            <w:tcW w:w="332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E6019" w:rsidRPr="00A74FC4" w:rsidRDefault="00260320" w:rsidP="00E834CF">
            <w:pPr>
              <w:pStyle w:val="afff"/>
              <w:spacing w:before="0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ЧОНФ.ГАЗ-КГС.107</w:t>
            </w:r>
            <w:r w:rsidR="005C6917" w:rsidRPr="005C6917">
              <w:rPr>
                <w:b w:val="0"/>
                <w:szCs w:val="24"/>
              </w:rPr>
              <w:t>-П-ОВОС.03.00</w:t>
            </w:r>
          </w:p>
        </w:tc>
        <w:tc>
          <w:tcPr>
            <w:tcW w:w="514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C6917" w:rsidRPr="005C6917" w:rsidRDefault="005C6917" w:rsidP="005C6917">
            <w:pPr>
              <w:pStyle w:val="afff"/>
              <w:rPr>
                <w:b w:val="0"/>
                <w:szCs w:val="24"/>
              </w:rPr>
            </w:pPr>
            <w:r w:rsidRPr="005C6917">
              <w:rPr>
                <w:b w:val="0"/>
                <w:szCs w:val="24"/>
              </w:rPr>
              <w:t xml:space="preserve">Раздел 1. Оценка воздействия на окружающую среду </w:t>
            </w:r>
          </w:p>
          <w:p w:rsidR="005E6019" w:rsidRPr="00A74FC4" w:rsidRDefault="005C6917" w:rsidP="005C6917">
            <w:pPr>
              <w:pStyle w:val="afff"/>
              <w:spacing w:before="0"/>
              <w:rPr>
                <w:b w:val="0"/>
                <w:szCs w:val="24"/>
              </w:rPr>
            </w:pPr>
            <w:r w:rsidRPr="005C6917">
              <w:rPr>
                <w:b w:val="0"/>
                <w:szCs w:val="24"/>
              </w:rPr>
              <w:t>Часть 3. Текстовые и графические приложения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E6019" w:rsidRPr="00A74FC4" w:rsidRDefault="005E6019" w:rsidP="009F6BFF">
            <w:pPr>
              <w:pStyle w:val="afff0"/>
              <w:spacing w:before="0"/>
              <w:rPr>
                <w:szCs w:val="24"/>
              </w:rPr>
            </w:pPr>
          </w:p>
        </w:tc>
      </w:tr>
    </w:tbl>
    <w:p w:rsidR="002F0BE1" w:rsidRPr="00A74FC4" w:rsidRDefault="002F0BE1" w:rsidP="008F31D0">
      <w:pPr>
        <w:rPr>
          <w:sz w:val="2"/>
          <w:szCs w:val="2"/>
        </w:rPr>
      </w:pPr>
      <w:bookmarkStart w:id="0" w:name="_GoBack"/>
      <w:bookmarkEnd w:id="0"/>
    </w:p>
    <w:sectPr w:rsidR="002F0BE1" w:rsidRPr="00A74FC4" w:rsidSect="00F625D5">
      <w:headerReference w:type="default" r:id="rId7"/>
      <w:headerReference w:type="first" r:id="rId8"/>
      <w:footerReference w:type="first" r:id="rId9"/>
      <w:pgSz w:w="11906" w:h="16838" w:code="9"/>
      <w:pgMar w:top="284" w:right="851" w:bottom="4253" w:left="1418" w:header="102" w:footer="79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F4B" w:rsidRDefault="00A21F4B">
      <w:r>
        <w:separator/>
      </w:r>
    </w:p>
  </w:endnote>
  <w:endnote w:type="continuationSeparator" w:id="0">
    <w:p w:rsidR="00A21F4B" w:rsidRDefault="00A21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090" w:rsidRDefault="00CB0A68" w:rsidP="00CB0A68">
    <w:pPr>
      <w:pStyle w:val="a9"/>
    </w:pPr>
    <w:r>
      <w:rPr>
        <w:rFonts w:ascii="Arial" w:hAnsi="Arial" w:cs="Arial"/>
        <w:sz w:val="16"/>
        <w:szCs w:val="16"/>
      </w:rPr>
      <w:t xml:space="preserve">                          Ефанов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F4B" w:rsidRDefault="00A21F4B">
      <w:r>
        <w:separator/>
      </w:r>
    </w:p>
  </w:footnote>
  <w:footnote w:type="continuationSeparator" w:id="0">
    <w:p w:rsidR="00A21F4B" w:rsidRDefault="00A21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DB1" w:rsidRPr="00BF0528" w:rsidRDefault="00726C97" w:rsidP="00E70DB1">
    <w:pPr>
      <w:pStyle w:val="ae"/>
      <w:rPr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484505</wp:posOffset>
              </wp:positionH>
              <wp:positionV relativeFrom="page">
                <wp:posOffset>194310</wp:posOffset>
              </wp:positionV>
              <wp:extent cx="6916420" cy="10372090"/>
              <wp:effectExtent l="0" t="0" r="17780" b="10160"/>
              <wp:wrapNone/>
              <wp:docPr id="1" name="Text Box 1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16420" cy="10372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886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Look w:val="0000" w:firstRow="0" w:lastRow="0" w:firstColumn="0" w:lastColumn="0" w:noHBand="0" w:noVBand="0"/>
                          </w:tblPr>
                          <w:tblGrid>
                            <w:gridCol w:w="281"/>
                            <w:gridCol w:w="396"/>
                            <w:gridCol w:w="564"/>
                            <w:gridCol w:w="566"/>
                            <w:gridCol w:w="567"/>
                            <w:gridCol w:w="568"/>
                            <w:gridCol w:w="855"/>
                            <w:gridCol w:w="570"/>
                            <w:gridCol w:w="5875"/>
                            <w:gridCol w:w="644"/>
                          </w:tblGrid>
                          <w:tr w:rsidR="00E70DB1" w:rsidTr="001D67C1">
                            <w:trPr>
                              <w:trHeight w:val="10886"/>
                            </w:trPr>
                            <w:tc>
                              <w:tcPr>
                                <w:tcW w:w="677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E70DB1" w:rsidRDefault="00E70DB1" w:rsidP="001D67C1">
                                <w:pPr>
                                  <w:rPr>
                                    <w:szCs w:val="2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209" w:type="dxa"/>
                                <w:gridSpan w:val="8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jc w:val="center"/>
                                  <w:rPr>
                                    <w:szCs w:val="24"/>
                                  </w:rPr>
                                </w:pPr>
                              </w:p>
                            </w:tc>
                          </w:tr>
                          <w:tr w:rsidR="00E70DB1" w:rsidTr="001D67C1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1" w:type="dxa"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E70DB1" w:rsidRDefault="00E70DB1" w:rsidP="001D67C1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  <w:szCs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  <w:szCs w:val="18"/>
                                  </w:rPr>
                                  <w:t>. инв.№</w:t>
                                </w:r>
                              </w:p>
                            </w:tc>
                            <w:tc>
                              <w:tcPr>
                                <w:tcW w:w="396" w:type="dxa"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E70DB1" w:rsidRDefault="00E70DB1" w:rsidP="001D67C1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209" w:type="dxa"/>
                                <w:gridSpan w:val="8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rPr>
                                    <w:szCs w:val="24"/>
                                  </w:rPr>
                                </w:pPr>
                              </w:p>
                            </w:tc>
                          </w:tr>
                          <w:tr w:rsidR="00E70DB1" w:rsidTr="001D67C1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1" w:type="dxa"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E70DB1" w:rsidRDefault="00E70DB1" w:rsidP="001D67C1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  <w:szCs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6" w:type="dxa"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E70DB1" w:rsidRDefault="00E70DB1" w:rsidP="001D67C1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209" w:type="dxa"/>
                                <w:gridSpan w:val="8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rPr>
                                    <w:szCs w:val="24"/>
                                  </w:rPr>
                                </w:pPr>
                              </w:p>
                            </w:tc>
                          </w:tr>
                          <w:tr w:rsidR="00E70DB1" w:rsidRPr="009759AB" w:rsidTr="001D67C1">
                            <w:trPr>
                              <w:cantSplit/>
                              <w:trHeight w:val="213"/>
                            </w:trPr>
                            <w:tc>
                              <w:tcPr>
                                <w:tcW w:w="281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9759AB" w:rsidRDefault="00E70DB1" w:rsidP="001D67C1">
                                <w:pPr>
                                  <w:jc w:val="center"/>
                                  <w:rPr>
                                    <w:rFonts w:ascii="Arial" w:hAnsi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396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9759AB" w:rsidRDefault="00E70DB1" w:rsidP="001D67C1">
                                <w:pPr>
                                  <w:ind w:left="113" w:right="113"/>
                                  <w:jc w:val="center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209" w:type="dxa"/>
                                <w:gridSpan w:val="8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9759AB" w:rsidRDefault="00E70DB1" w:rsidP="001D67C1">
                                <w:pPr>
                                  <w:rPr>
                                    <w:szCs w:val="24"/>
                                  </w:rPr>
                                </w:pPr>
                              </w:p>
                            </w:tc>
                          </w:tr>
                          <w:tr w:rsidR="00E70DB1" w:rsidRPr="009759AB" w:rsidTr="001D67C1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9759AB" w:rsidRDefault="00E70DB1" w:rsidP="001D67C1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9759AB" w:rsidRDefault="00E70DB1" w:rsidP="001D67C1">
                                <w:pPr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" w:type="dxa"/>
                                <w:tcBorders>
                                  <w:left w:val="single" w:sz="12" w:space="0" w:color="auto"/>
                                  <w:bottom w:val="single" w:sz="8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620840" w:rsidRDefault="00E70DB1" w:rsidP="001D67C1">
                                <w:pPr>
                                  <w:ind w:left="-113" w:right="-113"/>
                                  <w:jc w:val="center"/>
                                  <w:rPr>
                                    <w:rFonts w:ascii="Arial" w:hAnsi="Arial" w:cs="Arial"/>
                                    <w:spacing w:val="-4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left w:val="single" w:sz="12" w:space="0" w:color="auto"/>
                                  <w:bottom w:val="single" w:sz="8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620840" w:rsidRDefault="00E70DB1" w:rsidP="001D67C1">
                                <w:pPr>
                                  <w:ind w:left="-113" w:right="-113"/>
                                  <w:jc w:val="center"/>
                                  <w:rPr>
                                    <w:rFonts w:ascii="Arial" w:hAnsi="Arial" w:cs="Arial"/>
                                    <w:spacing w:val="-4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single" w:sz="12" w:space="0" w:color="auto"/>
                                  <w:bottom w:val="single" w:sz="8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620840" w:rsidRDefault="00E70DB1" w:rsidP="001D67C1">
                                <w:pPr>
                                  <w:ind w:left="-113" w:right="-113"/>
                                  <w:jc w:val="center"/>
                                  <w:rPr>
                                    <w:rFonts w:ascii="Arial" w:hAnsi="Arial" w:cs="Arial"/>
                                    <w:spacing w:val="-4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8" w:type="dxa"/>
                                <w:tcBorders>
                                  <w:left w:val="single" w:sz="12" w:space="0" w:color="auto"/>
                                  <w:bottom w:val="single" w:sz="8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620840" w:rsidRDefault="00E70DB1" w:rsidP="001D67C1">
                                <w:pPr>
                                  <w:ind w:left="-113" w:right="-113"/>
                                  <w:jc w:val="center"/>
                                  <w:rPr>
                                    <w:rFonts w:ascii="Arial" w:hAnsi="Arial" w:cs="Arial"/>
                                    <w:spacing w:val="-4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5" w:type="dxa"/>
                                <w:tcBorders>
                                  <w:left w:val="single" w:sz="12" w:space="0" w:color="auto"/>
                                  <w:bottom w:val="single" w:sz="8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620840" w:rsidRDefault="00E70DB1" w:rsidP="001D67C1">
                                <w:pPr>
                                  <w:ind w:left="-113" w:right="-113"/>
                                  <w:jc w:val="center"/>
                                  <w:rPr>
                                    <w:rFonts w:ascii="Arial" w:hAnsi="Arial" w:cs="Arial"/>
                                    <w:spacing w:val="-4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left w:val="single" w:sz="12" w:space="0" w:color="auto"/>
                                  <w:bottom w:val="single" w:sz="8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620840" w:rsidRDefault="00E70DB1" w:rsidP="001D67C1">
                                <w:pPr>
                                  <w:ind w:left="-113" w:right="-113"/>
                                  <w:jc w:val="center"/>
                                  <w:rPr>
                                    <w:rFonts w:ascii="Arial" w:hAnsi="Arial" w:cs="Arial"/>
                                    <w:spacing w:val="-4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75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8F31D0" w:rsidRDefault="00191E30" w:rsidP="001D67C1">
                                <w:pPr>
                                  <w:jc w:val="center"/>
                                  <w:rPr>
                                    <w:spacing w:val="-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z w:val="28"/>
                                    <w:szCs w:val="28"/>
                                  </w:rPr>
                                  <w:t>ЧОНФ.ГАЗ-КГС.254.01-П-СП.00.00-СП-001</w:t>
                                </w:r>
                              </w:p>
                            </w:tc>
                            <w:tc>
                              <w:tcPr>
                                <w:tcW w:w="644" w:type="dxa"/>
                                <w:vMerge w:val="restart"/>
                                <w:tcBorders>
                                  <w:top w:val="single" w:sz="8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9E63AB" w:rsidRDefault="00E70DB1" w:rsidP="001D67C1">
                                <w:pPr>
                                  <w:ind w:left="-113" w:right="-113"/>
                                  <w:jc w:val="center"/>
                                  <w:rPr>
                                    <w:spacing w:val="-6"/>
                                    <w:sz w:val="20"/>
                                  </w:rPr>
                                </w:pPr>
                                <w:r w:rsidRPr="009E63AB">
                                  <w:rPr>
                                    <w:rFonts w:ascii="Arial" w:hAnsi="Arial"/>
                                    <w:sz w:val="20"/>
                                  </w:rPr>
                                  <w:t>Лист</w:t>
                                </w:r>
                              </w:p>
                            </w:tc>
                          </w:tr>
                          <w:tr w:rsidR="00E70DB1" w:rsidRPr="009759AB" w:rsidTr="002F0BE1">
                            <w:trPr>
                              <w:cantSplit/>
                              <w:trHeight w:val="207"/>
                            </w:trPr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9759AB" w:rsidRDefault="00E70DB1" w:rsidP="001D67C1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9759AB" w:rsidRDefault="00E70DB1" w:rsidP="001D67C1">
                                <w:pPr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" w:type="dxa"/>
                                <w:vMerge w:val="restart"/>
                                <w:tcBorders>
                                  <w:top w:val="single" w:sz="8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620840" w:rsidRDefault="00E70DB1" w:rsidP="001D67C1">
                                <w:pPr>
                                  <w:ind w:left="-113" w:right="-113"/>
                                  <w:jc w:val="center"/>
                                  <w:rPr>
                                    <w:rFonts w:ascii="Arial" w:hAnsi="Arial" w:cs="Arial"/>
                                    <w:spacing w:val="-4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vMerge w:val="restart"/>
                                <w:tcBorders>
                                  <w:top w:val="single" w:sz="8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620840" w:rsidRDefault="00E70DB1" w:rsidP="001D67C1">
                                <w:pPr>
                                  <w:ind w:left="-113" w:right="-113"/>
                                  <w:jc w:val="center"/>
                                  <w:rPr>
                                    <w:rFonts w:ascii="Arial" w:hAnsi="Arial" w:cs="Arial"/>
                                    <w:spacing w:val="-4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Merge w:val="restart"/>
                                <w:tcBorders>
                                  <w:top w:val="single" w:sz="8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620840" w:rsidRDefault="00E70DB1" w:rsidP="001D67C1">
                                <w:pPr>
                                  <w:ind w:left="-113" w:right="-113"/>
                                  <w:jc w:val="center"/>
                                  <w:rPr>
                                    <w:rFonts w:ascii="Arial" w:hAnsi="Arial" w:cs="Arial"/>
                                    <w:spacing w:val="-4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8" w:type="dxa"/>
                                <w:vMerge w:val="restart"/>
                                <w:tcBorders>
                                  <w:top w:val="single" w:sz="8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620840" w:rsidRDefault="00E70DB1" w:rsidP="001D67C1">
                                <w:pPr>
                                  <w:ind w:left="-113" w:right="-113"/>
                                  <w:jc w:val="center"/>
                                  <w:rPr>
                                    <w:rFonts w:ascii="Arial" w:hAnsi="Arial" w:cs="Arial"/>
                                    <w:spacing w:val="-4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5" w:type="dxa"/>
                                <w:vMerge w:val="restart"/>
                                <w:tcBorders>
                                  <w:top w:val="single" w:sz="8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620840" w:rsidRDefault="00E70DB1" w:rsidP="001D67C1">
                                <w:pPr>
                                  <w:ind w:left="-113" w:right="-113"/>
                                  <w:jc w:val="center"/>
                                  <w:rPr>
                                    <w:rFonts w:ascii="Arial" w:hAnsi="Arial" w:cs="Arial"/>
                                    <w:spacing w:val="-4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vMerge w:val="restart"/>
                                <w:tcBorders>
                                  <w:top w:val="single" w:sz="8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620840" w:rsidRDefault="00E70DB1" w:rsidP="001D67C1">
                                <w:pPr>
                                  <w:ind w:left="-113" w:right="-113"/>
                                  <w:jc w:val="center"/>
                                  <w:rPr>
                                    <w:rFonts w:ascii="Arial" w:hAnsi="Arial" w:cs="Arial"/>
                                    <w:spacing w:val="-4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7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E2600F" w:rsidRDefault="00E70DB1" w:rsidP="001D67C1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3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44" w:type="dxa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9759AB" w:rsidRDefault="00E70DB1" w:rsidP="001D67C1">
                                <w:pPr>
                                  <w:jc w:val="center"/>
                                  <w:rPr>
                                    <w:spacing w:val="-6"/>
                                    <w:sz w:val="20"/>
                                  </w:rPr>
                                </w:pPr>
                              </w:p>
                            </w:tc>
                          </w:tr>
                          <w:tr w:rsidR="00E70DB1" w:rsidRPr="009759AB" w:rsidTr="002F0BE1">
                            <w:trPr>
                              <w:cantSplit/>
                              <w:trHeight w:val="207"/>
                            </w:trPr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9759AB" w:rsidRDefault="00E70DB1" w:rsidP="001D67C1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9759AB" w:rsidRDefault="00E70DB1" w:rsidP="001D67C1">
                                <w:pPr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" w:type="dxa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9759AB" w:rsidRDefault="00E70DB1" w:rsidP="001D67C1">
                                <w:pPr>
                                  <w:ind w:left="-113" w:right="-113"/>
                                  <w:jc w:val="center"/>
                                  <w:rPr>
                                    <w:rFonts w:ascii="Arial" w:hAnsi="Arial" w:cs="Arial"/>
                                    <w:spacing w:val="-4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6" w:type="dxa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9759AB" w:rsidRDefault="00E70DB1" w:rsidP="001D67C1">
                                <w:pPr>
                                  <w:ind w:left="-113" w:right="-113"/>
                                  <w:jc w:val="center"/>
                                  <w:rPr>
                                    <w:rFonts w:ascii="Arial" w:hAnsi="Arial" w:cs="Arial"/>
                                    <w:spacing w:val="-4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9759AB" w:rsidRDefault="00E70DB1" w:rsidP="001D67C1">
                                <w:pPr>
                                  <w:ind w:left="-113" w:right="-113"/>
                                  <w:jc w:val="center"/>
                                  <w:rPr>
                                    <w:rFonts w:ascii="Arial" w:hAnsi="Arial" w:cs="Arial"/>
                                    <w:spacing w:val="-4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8" w:type="dxa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9759AB" w:rsidRDefault="00E70DB1" w:rsidP="001D67C1">
                                <w:pPr>
                                  <w:ind w:left="-113" w:right="-113"/>
                                  <w:jc w:val="center"/>
                                  <w:rPr>
                                    <w:rFonts w:ascii="Arial" w:hAnsi="Arial" w:cs="Arial"/>
                                    <w:spacing w:val="-4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5" w:type="dxa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9759AB" w:rsidRDefault="00E70DB1" w:rsidP="001D67C1">
                                <w:pPr>
                                  <w:ind w:left="-113" w:right="-113"/>
                                  <w:jc w:val="center"/>
                                  <w:rPr>
                                    <w:rFonts w:ascii="Arial" w:hAnsi="Arial" w:cs="Arial"/>
                                    <w:spacing w:val="-4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9759AB" w:rsidRDefault="00E70DB1" w:rsidP="001D67C1">
                                <w:pPr>
                                  <w:ind w:left="-113" w:right="-113"/>
                                  <w:jc w:val="center"/>
                                  <w:rPr>
                                    <w:rFonts w:ascii="Arial" w:hAnsi="Arial" w:cs="Arial"/>
                                    <w:spacing w:val="-4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7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9759AB" w:rsidRDefault="00E70DB1" w:rsidP="001D67C1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3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44" w:type="dxa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287CB3" w:rsidRDefault="00E70DB1" w:rsidP="001D67C1">
                                <w:pPr>
                                  <w:jc w:val="center"/>
                                  <w:rPr>
                                    <w:rFonts w:ascii="Arial" w:hAnsi="Arial" w:cs="Arial"/>
                                    <w:spacing w:val="-6"/>
                                    <w:sz w:val="20"/>
                                  </w:rPr>
                                </w:pPr>
                                <w:r w:rsidRPr="00287CB3">
                                  <w:rPr>
                                    <w:rFonts w:ascii="Arial" w:hAnsi="Arial" w:cs="Arial"/>
                                    <w:sz w:val="20"/>
                                  </w:rPr>
                                  <w:fldChar w:fldCharType="begin"/>
                                </w:r>
                                <w:r w:rsidRPr="00287CB3">
                                  <w:rPr>
                                    <w:rFonts w:ascii="Arial" w:hAnsi="Arial" w:cs="Arial"/>
                                    <w:sz w:val="20"/>
                                  </w:rPr>
                                  <w:instrText xml:space="preserve"> PAGE </w:instrText>
                                </w:r>
                                <w:r w:rsidRPr="00287CB3">
                                  <w:rPr>
                                    <w:rFonts w:ascii="Arial" w:hAnsi="Arial" w:cs="Arial"/>
                                    <w:sz w:val="20"/>
                                  </w:rPr>
                                  <w:fldChar w:fldCharType="separate"/>
                                </w:r>
                                <w:r w:rsidR="005C6917">
                                  <w:rPr>
                                    <w:rFonts w:ascii="Arial" w:hAnsi="Arial" w:cs="Arial"/>
                                    <w:noProof/>
                                    <w:sz w:val="20"/>
                                  </w:rPr>
                                  <w:t>2</w:t>
                                </w:r>
                                <w:r w:rsidRPr="00287CB3">
                                  <w:rPr>
                                    <w:rFonts w:ascii="Arial" w:hAnsi="Arial" w:cs="Arial"/>
                                    <w:sz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E70DB1" w:rsidRPr="009759AB" w:rsidTr="001D67C1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281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9759AB" w:rsidRDefault="00E70DB1" w:rsidP="001D67C1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6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9759AB" w:rsidRDefault="00E70DB1" w:rsidP="001D67C1">
                                <w:pPr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4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A86854" w:rsidRDefault="00E70DB1" w:rsidP="001D67C1">
                                <w:pPr>
                                  <w:ind w:left="-113" w:right="-113"/>
                                  <w:jc w:val="center"/>
                                  <w:rPr>
                                    <w:rFonts w:ascii="Arial" w:hAnsi="Arial" w:cs="Arial"/>
                                    <w:spacing w:val="-4"/>
                                    <w:sz w:val="16"/>
                                    <w:szCs w:val="16"/>
                                  </w:rPr>
                                </w:pPr>
                                <w:r w:rsidRPr="00A86854">
                                  <w:rPr>
                                    <w:rFonts w:ascii="Arial" w:hAnsi="Arial"/>
                                    <w:sz w:val="16"/>
                                    <w:szCs w:val="16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66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A86854" w:rsidRDefault="00E70DB1" w:rsidP="001D67C1">
                                <w:pPr>
                                  <w:ind w:left="-113" w:right="-113"/>
                                  <w:jc w:val="right"/>
                                  <w:rPr>
                                    <w:rFonts w:ascii="Arial" w:hAnsi="Arial" w:cs="Arial"/>
                                    <w:spacing w:val="-4"/>
                                    <w:sz w:val="16"/>
                                    <w:szCs w:val="16"/>
                                  </w:rPr>
                                </w:pPr>
                                <w:proofErr w:type="spellStart"/>
                                <w:r w:rsidRPr="00A86854">
                                  <w:rPr>
                                    <w:rFonts w:ascii="Arial" w:hAnsi="Arial"/>
                                    <w:sz w:val="16"/>
                                    <w:szCs w:val="16"/>
                                  </w:rPr>
                                  <w:t>Кол.уч</w:t>
                                </w:r>
                                <w:proofErr w:type="spellEnd"/>
                                <w:r w:rsidRPr="00A86854">
                                  <w:rPr>
                                    <w:rFonts w:ascii="Arial" w:hAnsi="Arial"/>
                                    <w:sz w:val="16"/>
                                    <w:szCs w:val="16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A86854" w:rsidRDefault="00E70DB1" w:rsidP="001D67C1">
                                <w:pPr>
                                  <w:ind w:left="-113" w:right="-113"/>
                                  <w:jc w:val="center"/>
                                  <w:rPr>
                                    <w:rFonts w:ascii="Arial" w:hAnsi="Arial" w:cs="Arial"/>
                                    <w:spacing w:val="-4"/>
                                    <w:sz w:val="16"/>
                                    <w:szCs w:val="16"/>
                                  </w:rPr>
                                </w:pPr>
                                <w:r w:rsidRPr="00A86854">
                                  <w:rPr>
                                    <w:rFonts w:ascii="Arial" w:hAnsi="Arial"/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68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A86854" w:rsidRDefault="00E70DB1" w:rsidP="001D67C1">
                                <w:pPr>
                                  <w:ind w:left="-113" w:right="-113"/>
                                  <w:jc w:val="center"/>
                                  <w:rPr>
                                    <w:rFonts w:ascii="Arial" w:hAnsi="Arial" w:cs="Arial"/>
                                    <w:spacing w:val="-4"/>
                                    <w:sz w:val="16"/>
                                    <w:szCs w:val="16"/>
                                  </w:rPr>
                                </w:pPr>
                                <w:r w:rsidRPr="00A86854">
                                  <w:rPr>
                                    <w:rFonts w:ascii="Arial" w:hAnsi="Arial"/>
                                    <w:sz w:val="16"/>
                                    <w:szCs w:val="16"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5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A86854" w:rsidRDefault="00E70DB1" w:rsidP="001D67C1">
                                <w:pPr>
                                  <w:ind w:left="-113" w:right="-113"/>
                                  <w:jc w:val="center"/>
                                  <w:rPr>
                                    <w:rFonts w:ascii="Arial" w:hAnsi="Arial" w:cs="Arial"/>
                                    <w:spacing w:val="-4"/>
                                    <w:sz w:val="16"/>
                                    <w:szCs w:val="16"/>
                                  </w:rPr>
                                </w:pPr>
                                <w:r w:rsidRPr="00A86854">
                                  <w:rPr>
                                    <w:rFonts w:ascii="Arial" w:hAnsi="Arial"/>
                                    <w:sz w:val="16"/>
                                    <w:szCs w:val="16"/>
                                  </w:rPr>
                                  <w:t>Подпись</w:t>
                                </w: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A86854" w:rsidRDefault="00E70DB1" w:rsidP="001D67C1">
                                <w:pPr>
                                  <w:ind w:left="-113" w:right="-113"/>
                                  <w:jc w:val="center"/>
                                  <w:rPr>
                                    <w:rFonts w:ascii="Arial" w:hAnsi="Arial" w:cs="Arial"/>
                                    <w:spacing w:val="-4"/>
                                    <w:sz w:val="16"/>
                                    <w:szCs w:val="16"/>
                                  </w:rPr>
                                </w:pPr>
                                <w:r w:rsidRPr="00A86854">
                                  <w:rPr>
                                    <w:rFonts w:ascii="Arial" w:hAnsi="Arial"/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5875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9759AB" w:rsidRDefault="00E70DB1" w:rsidP="001D67C1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36"/>
                                    <w:szCs w:val="3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44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9759AB" w:rsidRDefault="00E70DB1" w:rsidP="001D67C1">
                                <w:pPr>
                                  <w:jc w:val="center"/>
                                  <w:rPr>
                                    <w:spacing w:val="-6"/>
                                    <w:sz w:val="20"/>
                                  </w:rPr>
                                </w:pPr>
                              </w:p>
                            </w:tc>
                          </w:tr>
                          <w:tr w:rsidR="00E70DB1" w:rsidRPr="003D0DF3" w:rsidTr="00574D8F">
                            <w:trPr>
                              <w:cantSplit/>
                              <w:trHeight w:hRule="exact" w:val="312"/>
                            </w:trPr>
                            <w:tc>
                              <w:tcPr>
                                <w:tcW w:w="10886" w:type="dxa"/>
                                <w:gridSpan w:val="10"/>
                                <w:tcBorders>
                                  <w:left w:val="nil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:rsidR="00E70DB1" w:rsidRPr="009759AB" w:rsidRDefault="00E70DB1" w:rsidP="00583397">
                                <w:pPr>
                                  <w:spacing w:before="20"/>
                                  <w:ind w:right="930"/>
                                  <w:jc w:val="right"/>
                                  <w:rPr>
                                    <w:spacing w:val="-6"/>
                                    <w:sz w:val="20"/>
                                  </w:rPr>
                                </w:pPr>
                                <w:r w:rsidRPr="00E83E71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Формат А4          </w:t>
                                </w:r>
                                <w:r w:rsidR="00583397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Файл </w:t>
                                </w:r>
                                <w:r w:rsidR="00191E30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ЧОНФ.ГАЗ-КГС.254.01-П-СП.00.00-СП-001_0</w:t>
                                </w:r>
                                <w:r w:rsidR="00583397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.</w:t>
                                </w:r>
                                <w:proofErr w:type="spellStart"/>
                                <w:r w:rsidR="00583397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n-US"/>
                                  </w:rPr>
                                  <w:t>docx</w:t>
                                </w:r>
                                <w:proofErr w:type="spellEnd"/>
                              </w:p>
                            </w:tc>
                          </w:tr>
                        </w:tbl>
                        <w:p w:rsidR="00E70DB1" w:rsidRPr="00B66DC4" w:rsidRDefault="00E70DB1" w:rsidP="00574D8F">
                          <w:pPr>
                            <w:spacing w:before="20"/>
                            <w:ind w:right="930"/>
                            <w:jc w:val="righ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8" o:spid="_x0000_s1026" type="#_x0000_t202" style="position:absolute;margin-left:38.15pt;margin-top:15.3pt;width:544.6pt;height:816.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" filled="f" stroked="f">
              <v:textbox inset="0,0,0,0">
                <w:txbxContent>
                  <w:tbl>
                    <w:tblPr>
                      <w:tblW w:w="10886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 w:firstRow="0" w:lastRow="0" w:firstColumn="0" w:lastColumn="0" w:noHBand="0" w:noVBand="0"/>
                    </w:tblPr>
                    <w:tblGrid>
                      <w:gridCol w:w="281"/>
                      <w:gridCol w:w="396"/>
                      <w:gridCol w:w="564"/>
                      <w:gridCol w:w="566"/>
                      <w:gridCol w:w="567"/>
                      <w:gridCol w:w="568"/>
                      <w:gridCol w:w="855"/>
                      <w:gridCol w:w="570"/>
                      <w:gridCol w:w="5875"/>
                      <w:gridCol w:w="644"/>
                    </w:tblGrid>
                    <w:tr w:rsidR="00E70DB1" w:rsidTr="001D67C1">
                      <w:trPr>
                        <w:trHeight w:val="10886"/>
                      </w:trPr>
                      <w:tc>
                        <w:tcPr>
                          <w:tcW w:w="677" w:type="dxa"/>
                          <w:gridSpan w:val="2"/>
                          <w:tcBorders>
                            <w:top w:val="nil"/>
                            <w:left w:val="nil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E70DB1" w:rsidRDefault="00E70DB1" w:rsidP="001D67C1">
                          <w:pPr>
                            <w:rPr>
                              <w:szCs w:val="24"/>
                            </w:rPr>
                          </w:pPr>
                        </w:p>
                      </w:tc>
                      <w:tc>
                        <w:tcPr>
                          <w:tcW w:w="10209" w:type="dxa"/>
                          <w:gridSpan w:val="8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jc w:val="center"/>
                            <w:rPr>
                              <w:szCs w:val="24"/>
                            </w:rPr>
                          </w:pPr>
                        </w:p>
                      </w:tc>
                    </w:tr>
                    <w:tr w:rsidR="00E70DB1" w:rsidTr="001D67C1">
                      <w:trPr>
                        <w:cantSplit/>
                        <w:trHeight w:hRule="exact" w:val="1418"/>
                      </w:trPr>
                      <w:tc>
                        <w:tcPr>
                          <w:tcW w:w="281" w:type="dxa"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E70DB1" w:rsidRDefault="00E70DB1" w:rsidP="001D67C1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>Взам</w:t>
                          </w:r>
                          <w:proofErr w:type="spellEnd"/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>. инв.№</w:t>
                          </w:r>
                        </w:p>
                      </w:tc>
                      <w:tc>
                        <w:tcPr>
                          <w:tcW w:w="396" w:type="dxa"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E70DB1" w:rsidRDefault="00E70DB1" w:rsidP="001D67C1">
                          <w:pPr>
                            <w:ind w:left="113" w:right="113"/>
                            <w:jc w:val="center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10209" w:type="dxa"/>
                          <w:gridSpan w:val="8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rPr>
                              <w:szCs w:val="24"/>
                            </w:rPr>
                          </w:pPr>
                        </w:p>
                      </w:tc>
                    </w:tr>
                    <w:tr w:rsidR="00E70DB1" w:rsidTr="001D67C1">
                      <w:trPr>
                        <w:cantSplit/>
                        <w:trHeight w:hRule="exact" w:val="1985"/>
                      </w:trPr>
                      <w:tc>
                        <w:tcPr>
                          <w:tcW w:w="281" w:type="dxa"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E70DB1" w:rsidRDefault="00E70DB1" w:rsidP="001D67C1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>Подпись и дата</w:t>
                          </w:r>
                        </w:p>
                      </w:tc>
                      <w:tc>
                        <w:tcPr>
                          <w:tcW w:w="396" w:type="dxa"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E70DB1" w:rsidRDefault="00E70DB1" w:rsidP="001D67C1">
                          <w:pPr>
                            <w:ind w:left="113" w:right="113"/>
                            <w:jc w:val="center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10209" w:type="dxa"/>
                          <w:gridSpan w:val="8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rPr>
                              <w:szCs w:val="24"/>
                            </w:rPr>
                          </w:pPr>
                        </w:p>
                      </w:tc>
                    </w:tr>
                    <w:tr w:rsidR="00E70DB1" w:rsidRPr="009759AB" w:rsidTr="001D67C1">
                      <w:trPr>
                        <w:cantSplit/>
                        <w:trHeight w:val="213"/>
                      </w:trPr>
                      <w:tc>
                        <w:tcPr>
                          <w:tcW w:w="281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E70DB1" w:rsidRPr="009759AB" w:rsidRDefault="00E70DB1" w:rsidP="001D67C1">
                          <w:pPr>
                            <w:jc w:val="center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396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E70DB1" w:rsidRPr="009759AB" w:rsidRDefault="00E70DB1" w:rsidP="001D67C1">
                          <w:pPr>
                            <w:ind w:left="113" w:right="113"/>
                            <w:jc w:val="center"/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10209" w:type="dxa"/>
                          <w:gridSpan w:val="8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9759AB" w:rsidRDefault="00E70DB1" w:rsidP="001D67C1">
                          <w:pPr>
                            <w:rPr>
                              <w:szCs w:val="24"/>
                            </w:rPr>
                          </w:pPr>
                        </w:p>
                      </w:tc>
                    </w:tr>
                    <w:tr w:rsidR="00E70DB1" w:rsidRPr="009759AB" w:rsidTr="001D67C1">
                      <w:trPr>
                        <w:cantSplit/>
                        <w:trHeight w:hRule="exact" w:val="284"/>
                      </w:trPr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9759AB" w:rsidRDefault="00E70DB1" w:rsidP="001D67C1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396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9759AB" w:rsidRDefault="00E70DB1" w:rsidP="001D67C1">
                          <w:pPr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64" w:type="dxa"/>
                          <w:tcBorders>
                            <w:left w:val="single" w:sz="12" w:space="0" w:color="auto"/>
                            <w:bottom w:val="single" w:sz="8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620840" w:rsidRDefault="00E70DB1" w:rsidP="001D67C1">
                          <w:pPr>
                            <w:ind w:left="-113" w:right="-113"/>
                            <w:jc w:val="center"/>
                            <w:rPr>
                              <w:rFonts w:ascii="Arial" w:hAnsi="Arial" w:cs="Arial"/>
                              <w:spacing w:val="-4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tcBorders>
                            <w:left w:val="single" w:sz="12" w:space="0" w:color="auto"/>
                            <w:bottom w:val="single" w:sz="8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620840" w:rsidRDefault="00E70DB1" w:rsidP="001D67C1">
                          <w:pPr>
                            <w:ind w:left="-113" w:right="-113"/>
                            <w:jc w:val="center"/>
                            <w:rPr>
                              <w:rFonts w:ascii="Arial" w:hAnsi="Arial" w:cs="Arial"/>
                              <w:spacing w:val="-4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single" w:sz="12" w:space="0" w:color="auto"/>
                            <w:bottom w:val="single" w:sz="8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620840" w:rsidRDefault="00E70DB1" w:rsidP="001D67C1">
                          <w:pPr>
                            <w:ind w:left="-113" w:right="-113"/>
                            <w:jc w:val="center"/>
                            <w:rPr>
                              <w:rFonts w:ascii="Arial" w:hAnsi="Arial" w:cs="Arial"/>
                              <w:spacing w:val="-4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68" w:type="dxa"/>
                          <w:tcBorders>
                            <w:left w:val="single" w:sz="12" w:space="0" w:color="auto"/>
                            <w:bottom w:val="single" w:sz="8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620840" w:rsidRDefault="00E70DB1" w:rsidP="001D67C1">
                          <w:pPr>
                            <w:ind w:left="-113" w:right="-113"/>
                            <w:jc w:val="center"/>
                            <w:rPr>
                              <w:rFonts w:ascii="Arial" w:hAnsi="Arial" w:cs="Arial"/>
                              <w:spacing w:val="-4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855" w:type="dxa"/>
                          <w:tcBorders>
                            <w:left w:val="single" w:sz="12" w:space="0" w:color="auto"/>
                            <w:bottom w:val="single" w:sz="8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620840" w:rsidRDefault="00E70DB1" w:rsidP="001D67C1">
                          <w:pPr>
                            <w:ind w:left="-113" w:right="-113"/>
                            <w:jc w:val="center"/>
                            <w:rPr>
                              <w:rFonts w:ascii="Arial" w:hAnsi="Arial" w:cs="Arial"/>
                              <w:spacing w:val="-4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left w:val="single" w:sz="12" w:space="0" w:color="auto"/>
                            <w:bottom w:val="single" w:sz="8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620840" w:rsidRDefault="00E70DB1" w:rsidP="001D67C1">
                          <w:pPr>
                            <w:ind w:left="-113" w:right="-113"/>
                            <w:jc w:val="center"/>
                            <w:rPr>
                              <w:rFonts w:ascii="Arial" w:hAnsi="Arial" w:cs="Arial"/>
                              <w:spacing w:val="-4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875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8F31D0" w:rsidRDefault="00191E30" w:rsidP="001D67C1">
                          <w:pPr>
                            <w:jc w:val="center"/>
                            <w:rPr>
                              <w:spacing w:val="-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t>ЧОНФ.ГАЗ-КГС.254.01-П-СП.00.00-СП-001</w:t>
                          </w:r>
                        </w:p>
                      </w:tc>
                      <w:tc>
                        <w:tcPr>
                          <w:tcW w:w="644" w:type="dxa"/>
                          <w:vMerge w:val="restart"/>
                          <w:tcBorders>
                            <w:top w:val="single" w:sz="8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9E63AB" w:rsidRDefault="00E70DB1" w:rsidP="001D67C1">
                          <w:pPr>
                            <w:ind w:left="-113" w:right="-113"/>
                            <w:jc w:val="center"/>
                            <w:rPr>
                              <w:spacing w:val="-6"/>
                              <w:sz w:val="20"/>
                            </w:rPr>
                          </w:pPr>
                          <w:r w:rsidRPr="009E63AB">
                            <w:rPr>
                              <w:rFonts w:ascii="Arial" w:hAnsi="Arial"/>
                              <w:sz w:val="20"/>
                            </w:rPr>
                            <w:t>Лист</w:t>
                          </w:r>
                        </w:p>
                      </w:tc>
                    </w:tr>
                    <w:tr w:rsidR="00E70DB1" w:rsidRPr="009759AB" w:rsidTr="002F0BE1">
                      <w:trPr>
                        <w:cantSplit/>
                        <w:trHeight w:val="207"/>
                      </w:trPr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9759AB" w:rsidRDefault="00E70DB1" w:rsidP="001D67C1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396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9759AB" w:rsidRDefault="00E70DB1" w:rsidP="001D67C1">
                          <w:pPr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64" w:type="dxa"/>
                          <w:vMerge w:val="restart"/>
                          <w:tcBorders>
                            <w:top w:val="single" w:sz="8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620840" w:rsidRDefault="00E70DB1" w:rsidP="001D67C1">
                          <w:pPr>
                            <w:ind w:left="-113" w:right="-113"/>
                            <w:jc w:val="center"/>
                            <w:rPr>
                              <w:rFonts w:ascii="Arial" w:hAnsi="Arial" w:cs="Arial"/>
                              <w:spacing w:val="-4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vMerge w:val="restart"/>
                          <w:tcBorders>
                            <w:top w:val="single" w:sz="8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620840" w:rsidRDefault="00E70DB1" w:rsidP="001D67C1">
                          <w:pPr>
                            <w:ind w:left="-113" w:right="-113"/>
                            <w:jc w:val="center"/>
                            <w:rPr>
                              <w:rFonts w:ascii="Arial" w:hAnsi="Arial" w:cs="Arial"/>
                              <w:spacing w:val="-4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vMerge w:val="restart"/>
                          <w:tcBorders>
                            <w:top w:val="single" w:sz="8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620840" w:rsidRDefault="00E70DB1" w:rsidP="001D67C1">
                          <w:pPr>
                            <w:ind w:left="-113" w:right="-113"/>
                            <w:jc w:val="center"/>
                            <w:rPr>
                              <w:rFonts w:ascii="Arial" w:hAnsi="Arial" w:cs="Arial"/>
                              <w:spacing w:val="-4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68" w:type="dxa"/>
                          <w:vMerge w:val="restart"/>
                          <w:tcBorders>
                            <w:top w:val="single" w:sz="8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620840" w:rsidRDefault="00E70DB1" w:rsidP="001D67C1">
                          <w:pPr>
                            <w:ind w:left="-113" w:right="-113"/>
                            <w:jc w:val="center"/>
                            <w:rPr>
                              <w:rFonts w:ascii="Arial" w:hAnsi="Arial" w:cs="Arial"/>
                              <w:spacing w:val="-4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855" w:type="dxa"/>
                          <w:vMerge w:val="restart"/>
                          <w:tcBorders>
                            <w:top w:val="single" w:sz="8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620840" w:rsidRDefault="00E70DB1" w:rsidP="001D67C1">
                          <w:pPr>
                            <w:ind w:left="-113" w:right="-113"/>
                            <w:jc w:val="center"/>
                            <w:rPr>
                              <w:rFonts w:ascii="Arial" w:hAnsi="Arial" w:cs="Arial"/>
                              <w:spacing w:val="-4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vMerge w:val="restart"/>
                          <w:tcBorders>
                            <w:top w:val="single" w:sz="8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620840" w:rsidRDefault="00E70DB1" w:rsidP="001D67C1">
                          <w:pPr>
                            <w:ind w:left="-113" w:right="-113"/>
                            <w:jc w:val="center"/>
                            <w:rPr>
                              <w:rFonts w:ascii="Arial" w:hAnsi="Arial" w:cs="Arial"/>
                              <w:spacing w:val="-4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87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E2600F" w:rsidRDefault="00E70DB1" w:rsidP="001D67C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36"/>
                              <w:szCs w:val="36"/>
                            </w:rPr>
                          </w:pPr>
                        </w:p>
                      </w:tc>
                      <w:tc>
                        <w:tcPr>
                          <w:tcW w:w="644" w:type="dxa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9759AB" w:rsidRDefault="00E70DB1" w:rsidP="001D67C1">
                          <w:pPr>
                            <w:jc w:val="center"/>
                            <w:rPr>
                              <w:spacing w:val="-6"/>
                              <w:sz w:val="20"/>
                            </w:rPr>
                          </w:pPr>
                        </w:p>
                      </w:tc>
                    </w:tr>
                    <w:tr w:rsidR="00E70DB1" w:rsidRPr="009759AB" w:rsidTr="002F0BE1">
                      <w:trPr>
                        <w:cantSplit/>
                        <w:trHeight w:val="207"/>
                      </w:trPr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9759AB" w:rsidRDefault="00E70DB1" w:rsidP="001D67C1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396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9759AB" w:rsidRDefault="00E70DB1" w:rsidP="001D67C1">
                          <w:pPr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64" w:type="dxa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9759AB" w:rsidRDefault="00E70DB1" w:rsidP="001D67C1">
                          <w:pPr>
                            <w:ind w:left="-113" w:right="-113"/>
                            <w:jc w:val="center"/>
                            <w:rPr>
                              <w:rFonts w:ascii="Arial" w:hAnsi="Arial" w:cs="Arial"/>
                              <w:spacing w:val="-4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566" w:type="dxa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9759AB" w:rsidRDefault="00E70DB1" w:rsidP="001D67C1">
                          <w:pPr>
                            <w:ind w:left="-113" w:right="-113"/>
                            <w:jc w:val="center"/>
                            <w:rPr>
                              <w:rFonts w:ascii="Arial" w:hAnsi="Arial" w:cs="Arial"/>
                              <w:spacing w:val="-4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9759AB" w:rsidRDefault="00E70DB1" w:rsidP="001D67C1">
                          <w:pPr>
                            <w:ind w:left="-113" w:right="-113"/>
                            <w:jc w:val="center"/>
                            <w:rPr>
                              <w:rFonts w:ascii="Arial" w:hAnsi="Arial" w:cs="Arial"/>
                              <w:spacing w:val="-4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568" w:type="dxa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9759AB" w:rsidRDefault="00E70DB1" w:rsidP="001D67C1">
                          <w:pPr>
                            <w:ind w:left="-113" w:right="-113"/>
                            <w:jc w:val="center"/>
                            <w:rPr>
                              <w:rFonts w:ascii="Arial" w:hAnsi="Arial" w:cs="Arial"/>
                              <w:spacing w:val="-4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855" w:type="dxa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9759AB" w:rsidRDefault="00E70DB1" w:rsidP="001D67C1">
                          <w:pPr>
                            <w:ind w:left="-113" w:right="-113"/>
                            <w:jc w:val="center"/>
                            <w:rPr>
                              <w:rFonts w:ascii="Arial" w:hAnsi="Arial" w:cs="Arial"/>
                              <w:spacing w:val="-4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9759AB" w:rsidRDefault="00E70DB1" w:rsidP="001D67C1">
                          <w:pPr>
                            <w:ind w:left="-113" w:right="-113"/>
                            <w:jc w:val="center"/>
                            <w:rPr>
                              <w:rFonts w:ascii="Arial" w:hAnsi="Arial" w:cs="Arial"/>
                              <w:spacing w:val="-4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587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9759AB" w:rsidRDefault="00E70DB1" w:rsidP="001D67C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36"/>
                              <w:szCs w:val="36"/>
                            </w:rPr>
                          </w:pPr>
                        </w:p>
                      </w:tc>
                      <w:tc>
                        <w:tcPr>
                          <w:tcW w:w="644" w:type="dxa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287CB3" w:rsidRDefault="00E70DB1" w:rsidP="001D67C1">
                          <w:pPr>
                            <w:jc w:val="center"/>
                            <w:rPr>
                              <w:rFonts w:ascii="Arial" w:hAnsi="Arial" w:cs="Arial"/>
                              <w:spacing w:val="-6"/>
                              <w:sz w:val="20"/>
                            </w:rPr>
                          </w:pPr>
                          <w:r w:rsidRPr="00287CB3">
                            <w:rPr>
                              <w:rFonts w:ascii="Arial" w:hAnsi="Arial" w:cs="Arial"/>
                              <w:sz w:val="20"/>
                            </w:rPr>
                            <w:fldChar w:fldCharType="begin"/>
                          </w:r>
                          <w:r w:rsidRPr="00287CB3">
                            <w:rPr>
                              <w:rFonts w:ascii="Arial" w:hAnsi="Arial" w:cs="Arial"/>
                              <w:sz w:val="20"/>
                            </w:rPr>
                            <w:instrText xml:space="preserve"> PAGE </w:instrText>
                          </w:r>
                          <w:r w:rsidRPr="00287CB3">
                            <w:rPr>
                              <w:rFonts w:ascii="Arial" w:hAnsi="Arial" w:cs="Arial"/>
                              <w:sz w:val="20"/>
                            </w:rPr>
                            <w:fldChar w:fldCharType="separate"/>
                          </w:r>
                          <w:r w:rsidR="005C6917">
                            <w:rPr>
                              <w:rFonts w:ascii="Arial" w:hAnsi="Arial" w:cs="Arial"/>
                              <w:noProof/>
                              <w:sz w:val="20"/>
                            </w:rPr>
                            <w:t>2</w:t>
                          </w:r>
                          <w:r w:rsidRPr="00287CB3">
                            <w:rPr>
                              <w:rFonts w:ascii="Arial" w:hAnsi="Arial" w:cs="Arial"/>
                              <w:sz w:val="20"/>
                            </w:rPr>
                            <w:fldChar w:fldCharType="end"/>
                          </w:r>
                        </w:p>
                      </w:tc>
                    </w:tr>
                    <w:tr w:rsidR="00E70DB1" w:rsidRPr="009759AB" w:rsidTr="001D67C1">
                      <w:trPr>
                        <w:cantSplit/>
                        <w:trHeight w:hRule="exact" w:val="284"/>
                      </w:trPr>
                      <w:tc>
                        <w:tcPr>
                          <w:tcW w:w="281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9759AB" w:rsidRDefault="00E70DB1" w:rsidP="001D67C1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396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9759AB" w:rsidRDefault="00E70DB1" w:rsidP="001D67C1">
                          <w:pPr>
                            <w:rPr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64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A86854" w:rsidRDefault="00E70DB1" w:rsidP="001D67C1">
                          <w:pPr>
                            <w:ind w:left="-113" w:right="-113"/>
                            <w:jc w:val="center"/>
                            <w:rPr>
                              <w:rFonts w:ascii="Arial" w:hAnsi="Arial" w:cs="Arial"/>
                              <w:spacing w:val="-4"/>
                              <w:sz w:val="16"/>
                              <w:szCs w:val="16"/>
                            </w:rPr>
                          </w:pPr>
                          <w:r w:rsidRPr="00A86854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66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A86854" w:rsidRDefault="00E70DB1" w:rsidP="001D67C1">
                          <w:pPr>
                            <w:ind w:left="-113" w:right="-113"/>
                            <w:jc w:val="right"/>
                            <w:rPr>
                              <w:rFonts w:ascii="Arial" w:hAnsi="Arial" w:cs="Arial"/>
                              <w:spacing w:val="-4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A86854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Кол.уч</w:t>
                          </w:r>
                          <w:proofErr w:type="spellEnd"/>
                          <w:r w:rsidRPr="00A86854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.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A86854" w:rsidRDefault="00E70DB1" w:rsidP="001D67C1">
                          <w:pPr>
                            <w:ind w:left="-113" w:right="-113"/>
                            <w:jc w:val="center"/>
                            <w:rPr>
                              <w:rFonts w:ascii="Arial" w:hAnsi="Arial" w:cs="Arial"/>
                              <w:spacing w:val="-4"/>
                              <w:sz w:val="16"/>
                              <w:szCs w:val="16"/>
                            </w:rPr>
                          </w:pPr>
                          <w:r w:rsidRPr="00A86854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68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A86854" w:rsidRDefault="00E70DB1" w:rsidP="001D67C1">
                          <w:pPr>
                            <w:ind w:left="-113" w:right="-113"/>
                            <w:jc w:val="center"/>
                            <w:rPr>
                              <w:rFonts w:ascii="Arial" w:hAnsi="Arial" w:cs="Arial"/>
                              <w:spacing w:val="-4"/>
                              <w:sz w:val="16"/>
                              <w:szCs w:val="16"/>
                            </w:rPr>
                          </w:pPr>
                          <w:r w:rsidRPr="00A86854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5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A86854" w:rsidRDefault="00E70DB1" w:rsidP="001D67C1">
                          <w:pPr>
                            <w:ind w:left="-113" w:right="-113"/>
                            <w:jc w:val="center"/>
                            <w:rPr>
                              <w:rFonts w:ascii="Arial" w:hAnsi="Arial" w:cs="Arial"/>
                              <w:spacing w:val="-4"/>
                              <w:sz w:val="16"/>
                              <w:szCs w:val="16"/>
                            </w:rPr>
                          </w:pPr>
                          <w:r w:rsidRPr="00A86854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Подпись</w:t>
                          </w: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A86854" w:rsidRDefault="00E70DB1" w:rsidP="001D67C1">
                          <w:pPr>
                            <w:ind w:left="-113" w:right="-113"/>
                            <w:jc w:val="center"/>
                            <w:rPr>
                              <w:rFonts w:ascii="Arial" w:hAnsi="Arial" w:cs="Arial"/>
                              <w:spacing w:val="-4"/>
                              <w:sz w:val="16"/>
                              <w:szCs w:val="16"/>
                            </w:rPr>
                          </w:pPr>
                          <w:r w:rsidRPr="00A86854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5875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9759AB" w:rsidRDefault="00E70DB1" w:rsidP="001D67C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36"/>
                              <w:szCs w:val="36"/>
                            </w:rPr>
                          </w:pPr>
                        </w:p>
                      </w:tc>
                      <w:tc>
                        <w:tcPr>
                          <w:tcW w:w="644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9759AB" w:rsidRDefault="00E70DB1" w:rsidP="001D67C1">
                          <w:pPr>
                            <w:jc w:val="center"/>
                            <w:rPr>
                              <w:spacing w:val="-6"/>
                              <w:sz w:val="20"/>
                            </w:rPr>
                          </w:pPr>
                        </w:p>
                      </w:tc>
                    </w:tr>
                    <w:tr w:rsidR="00E70DB1" w:rsidRPr="003D0DF3" w:rsidTr="00574D8F">
                      <w:trPr>
                        <w:cantSplit/>
                        <w:trHeight w:hRule="exact" w:val="312"/>
                      </w:trPr>
                      <w:tc>
                        <w:tcPr>
                          <w:tcW w:w="10886" w:type="dxa"/>
                          <w:gridSpan w:val="10"/>
                          <w:tcBorders>
                            <w:left w:val="nil"/>
                            <w:bottom w:val="nil"/>
                            <w:right w:val="nil"/>
                          </w:tcBorders>
                          <w:vAlign w:val="bottom"/>
                        </w:tcPr>
                        <w:p w:rsidR="00E70DB1" w:rsidRPr="009759AB" w:rsidRDefault="00E70DB1" w:rsidP="00583397">
                          <w:pPr>
                            <w:spacing w:before="20"/>
                            <w:ind w:right="930"/>
                            <w:jc w:val="right"/>
                            <w:rPr>
                              <w:spacing w:val="-6"/>
                              <w:sz w:val="20"/>
                            </w:rPr>
                          </w:pPr>
                          <w:r w:rsidRPr="00E83E71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Формат А4          </w:t>
                          </w:r>
                          <w:r w:rsidR="00583397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Файл </w:t>
                          </w:r>
                          <w:r w:rsidR="00191E30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ЧОНФ.ГАЗ-КГС.254.01-П-СП.00.00-СП-001_0</w:t>
                          </w:r>
                          <w:r w:rsidR="00583397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.</w:t>
                          </w:r>
                          <w:proofErr w:type="spellStart"/>
                          <w:r w:rsidR="00583397">
                            <w:rPr>
                              <w:rFonts w:ascii="Arial" w:hAnsi="Arial" w:cs="Arial"/>
                              <w:sz w:val="18"/>
                              <w:szCs w:val="18"/>
                              <w:lang w:val="en-US"/>
                            </w:rPr>
                            <w:t>docx</w:t>
                          </w:r>
                          <w:proofErr w:type="spellEnd"/>
                        </w:p>
                      </w:tc>
                    </w:tr>
                  </w:tbl>
                  <w:p w:rsidR="00E70DB1" w:rsidRPr="00B66DC4" w:rsidRDefault="00E70DB1" w:rsidP="00574D8F">
                    <w:pPr>
                      <w:spacing w:before="20"/>
                      <w:ind w:right="930"/>
                      <w:jc w:val="right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DB1" w:rsidRPr="00DA2F90" w:rsidRDefault="00726C97" w:rsidP="00E70DB1">
    <w:pPr>
      <w:pStyle w:val="ae"/>
      <w:rPr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137795</wp:posOffset>
              </wp:positionH>
              <wp:positionV relativeFrom="page">
                <wp:posOffset>195580</wp:posOffset>
              </wp:positionV>
              <wp:extent cx="7324090" cy="10370185"/>
              <wp:effectExtent l="0" t="0" r="10160" b="12065"/>
              <wp:wrapNone/>
              <wp:docPr id="4" name="Text Box 1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24090" cy="10370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123" w:type="dxa"/>
                            <w:jc w:val="center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Look w:val="0000" w:firstRow="0" w:lastRow="0" w:firstColumn="0" w:lastColumn="0" w:noHBand="0" w:noVBand="0"/>
                          </w:tblPr>
                          <w:tblGrid>
                            <w:gridCol w:w="236"/>
                            <w:gridCol w:w="66"/>
                            <w:gridCol w:w="213"/>
                            <w:gridCol w:w="91"/>
                            <w:gridCol w:w="306"/>
                            <w:gridCol w:w="567"/>
                            <w:gridCol w:w="629"/>
                            <w:gridCol w:w="567"/>
                            <w:gridCol w:w="567"/>
                            <w:gridCol w:w="839"/>
                            <w:gridCol w:w="570"/>
                            <w:gridCol w:w="3682"/>
                            <w:gridCol w:w="856"/>
                            <w:gridCol w:w="835"/>
                            <w:gridCol w:w="1099"/>
                          </w:tblGrid>
                          <w:tr w:rsidR="00E70DB1" w:rsidTr="00574D8F">
                            <w:trPr>
                              <w:trHeight w:hRule="exact" w:val="510"/>
                              <w:jc w:val="center"/>
                            </w:trPr>
                            <w:tc>
                              <w:tcPr>
                                <w:tcW w:w="302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7D62BA" w:rsidRDefault="00E70DB1" w:rsidP="001D67C1">
                                <w:pPr>
                                  <w:ind w:left="113" w:right="-57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04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B1532F" w:rsidRDefault="00E70DB1" w:rsidP="001D67C1">
                                <w:pPr>
                                  <w:rPr>
                                    <w:rFonts w:ascii="Arial" w:hAnsi="Arial" w:cs="Arial"/>
                                    <w:spacing w:val="-16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06" w:type="dxa"/>
                                <w:tcBorders>
                                  <w:top w:val="nil"/>
                                  <w:left w:val="nil"/>
                                  <w:bottom w:val="nil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B1532F" w:rsidRDefault="00E70DB1" w:rsidP="001D67C1">
                                <w:pPr>
                                  <w:rPr>
                                    <w:rFonts w:ascii="Arial" w:hAnsi="Arial" w:cs="Arial"/>
                                    <w:spacing w:val="-16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211" w:type="dxa"/>
                                <w:gridSpan w:val="10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jc w:val="center"/>
                                  <w:rPr>
                                    <w:szCs w:val="24"/>
                                  </w:rPr>
                                </w:pPr>
                              </w:p>
                            </w:tc>
                          </w:tr>
                          <w:tr w:rsidR="00E70DB1" w:rsidTr="00574D8F">
                            <w:trPr>
                              <w:trHeight w:hRule="exact" w:val="794"/>
                              <w:jc w:val="center"/>
                            </w:trPr>
                            <w:tc>
                              <w:tcPr>
                                <w:tcW w:w="30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7D62BA" w:rsidRDefault="00E70DB1" w:rsidP="001D67C1">
                                <w:pPr>
                                  <w:ind w:left="113" w:right="-57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04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B1532F" w:rsidRDefault="00E70DB1" w:rsidP="001D67C1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06" w:type="dxa"/>
                                <w:tcBorders>
                                  <w:top w:val="nil"/>
                                  <w:left w:val="nil"/>
                                  <w:bottom w:val="nil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B1532F" w:rsidRDefault="00E70DB1" w:rsidP="001D67C1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211" w:type="dxa"/>
                                <w:gridSpan w:val="10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jc w:val="center"/>
                                  <w:rPr>
                                    <w:szCs w:val="24"/>
                                  </w:rPr>
                                </w:pPr>
                              </w:p>
                            </w:tc>
                          </w:tr>
                          <w:tr w:rsidR="00E70DB1" w:rsidTr="00574D8F">
                            <w:trPr>
                              <w:trHeight w:hRule="exact" w:val="1134"/>
                              <w:jc w:val="center"/>
                            </w:trPr>
                            <w:tc>
                              <w:tcPr>
                                <w:tcW w:w="30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7D62BA" w:rsidRDefault="00E70DB1" w:rsidP="001D67C1">
                                <w:pPr>
                                  <w:ind w:left="113" w:right="-57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04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1E7083" w:rsidRDefault="00E70DB1" w:rsidP="001D67C1">
                                <w:pPr>
                                  <w:rPr>
                                    <w:rFonts w:ascii="Arial" w:hAnsi="Arial" w:cs="Arial"/>
                                    <w:spacing w:val="-4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06" w:type="dxa"/>
                                <w:tcBorders>
                                  <w:top w:val="nil"/>
                                  <w:left w:val="nil"/>
                                  <w:bottom w:val="nil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1E7083" w:rsidRDefault="00E70DB1" w:rsidP="001D67C1">
                                <w:pPr>
                                  <w:rPr>
                                    <w:rFonts w:ascii="Arial" w:hAnsi="Arial" w:cs="Arial"/>
                                    <w:spacing w:val="-4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211" w:type="dxa"/>
                                <w:gridSpan w:val="10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jc w:val="center"/>
                                  <w:rPr>
                                    <w:szCs w:val="24"/>
                                  </w:rPr>
                                </w:pPr>
                              </w:p>
                            </w:tc>
                          </w:tr>
                          <w:tr w:rsidR="00E70DB1" w:rsidTr="001D67C1">
                            <w:trPr>
                              <w:trHeight w:hRule="exact" w:val="1134"/>
                              <w:jc w:val="center"/>
                            </w:trPr>
                            <w:tc>
                              <w:tcPr>
                                <w:tcW w:w="30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7D62BA" w:rsidRDefault="00E70DB1" w:rsidP="001D67C1">
                                <w:pPr>
                                  <w:ind w:left="113" w:right="-57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04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B1532F" w:rsidRDefault="00E70DB1" w:rsidP="001D67C1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06" w:type="dxa"/>
                                <w:tcBorders>
                                  <w:top w:val="nil"/>
                                  <w:left w:val="nil"/>
                                  <w:bottom w:val="nil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B1532F" w:rsidRDefault="00E70DB1" w:rsidP="001D67C1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211" w:type="dxa"/>
                                <w:gridSpan w:val="10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jc w:val="center"/>
                                  <w:rPr>
                                    <w:szCs w:val="24"/>
                                  </w:rPr>
                                </w:pPr>
                              </w:p>
                            </w:tc>
                          </w:tr>
                          <w:tr w:rsidR="00E70DB1" w:rsidTr="001D67C1">
                            <w:trPr>
                              <w:trHeight w:hRule="exact" w:val="567"/>
                              <w:jc w:val="center"/>
                            </w:trPr>
                            <w:tc>
                              <w:tcPr>
                                <w:tcW w:w="302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7D62BA" w:rsidRDefault="00E70DB1" w:rsidP="001D67C1">
                                <w:pPr>
                                  <w:ind w:left="113" w:right="-57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04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1E7083" w:rsidRDefault="00E70DB1" w:rsidP="001D67C1">
                                <w:pPr>
                                  <w:rPr>
                                    <w:rFonts w:ascii="Arial" w:hAnsi="Arial" w:cs="Arial"/>
                                    <w:spacing w:val="-16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06" w:type="dxa"/>
                                <w:tcBorders>
                                  <w:top w:val="nil"/>
                                  <w:left w:val="nil"/>
                                  <w:bottom w:val="nil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1E7083" w:rsidRDefault="00E70DB1" w:rsidP="001D67C1">
                                <w:pPr>
                                  <w:rPr>
                                    <w:rFonts w:ascii="Arial" w:hAnsi="Arial" w:cs="Arial"/>
                                    <w:spacing w:val="-16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211" w:type="dxa"/>
                                <w:gridSpan w:val="10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jc w:val="center"/>
                                  <w:rPr>
                                    <w:szCs w:val="24"/>
                                  </w:rPr>
                                </w:pPr>
                              </w:p>
                            </w:tc>
                          </w:tr>
                          <w:tr w:rsidR="00E70DB1" w:rsidTr="001D67C1">
                            <w:trPr>
                              <w:trHeight w:hRule="exact" w:val="851"/>
                              <w:jc w:val="center"/>
                            </w:trPr>
                            <w:tc>
                              <w:tcPr>
                                <w:tcW w:w="30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7D62BA" w:rsidRDefault="00E70DB1" w:rsidP="001D67C1">
                                <w:pPr>
                                  <w:ind w:left="-57" w:right="-57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04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B1532F" w:rsidRDefault="00E70DB1" w:rsidP="001D67C1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06" w:type="dxa"/>
                                <w:tcBorders>
                                  <w:top w:val="nil"/>
                                  <w:left w:val="nil"/>
                                  <w:bottom w:val="nil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B1532F" w:rsidRDefault="00E70DB1" w:rsidP="001D67C1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211" w:type="dxa"/>
                                <w:gridSpan w:val="10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jc w:val="center"/>
                                  <w:rPr>
                                    <w:szCs w:val="24"/>
                                  </w:rPr>
                                </w:pPr>
                              </w:p>
                            </w:tc>
                          </w:tr>
                          <w:tr w:rsidR="00E70DB1" w:rsidTr="001D67C1">
                            <w:trPr>
                              <w:trHeight w:hRule="exact" w:val="1134"/>
                              <w:jc w:val="center"/>
                            </w:trPr>
                            <w:tc>
                              <w:tcPr>
                                <w:tcW w:w="30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7D62BA" w:rsidRDefault="00E70DB1" w:rsidP="001D67C1">
                                <w:pPr>
                                  <w:ind w:left="-57" w:right="-57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04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1E7083" w:rsidRDefault="00E70DB1" w:rsidP="001D67C1">
                                <w:pPr>
                                  <w:rPr>
                                    <w:rFonts w:ascii="Arial" w:hAnsi="Arial" w:cs="Arial"/>
                                    <w:spacing w:val="-4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06" w:type="dxa"/>
                                <w:tcBorders>
                                  <w:top w:val="nil"/>
                                  <w:left w:val="nil"/>
                                  <w:bottom w:val="nil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1E7083" w:rsidRDefault="00E70DB1" w:rsidP="001D67C1">
                                <w:pPr>
                                  <w:rPr>
                                    <w:rFonts w:ascii="Arial" w:hAnsi="Arial" w:cs="Arial"/>
                                    <w:spacing w:val="-4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211" w:type="dxa"/>
                                <w:gridSpan w:val="10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jc w:val="center"/>
                                  <w:rPr>
                                    <w:szCs w:val="24"/>
                                  </w:rPr>
                                </w:pPr>
                              </w:p>
                            </w:tc>
                          </w:tr>
                          <w:tr w:rsidR="00E70DB1" w:rsidTr="001D67C1">
                            <w:trPr>
                              <w:trHeight w:hRule="exact" w:val="1134"/>
                              <w:jc w:val="center"/>
                            </w:trPr>
                            <w:tc>
                              <w:tcPr>
                                <w:tcW w:w="30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7D62BA" w:rsidRDefault="00E70DB1" w:rsidP="001D67C1">
                                <w:pPr>
                                  <w:ind w:left="-57" w:right="-57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04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B1532F" w:rsidRDefault="00E70DB1" w:rsidP="001D67C1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06" w:type="dxa"/>
                                <w:tcBorders>
                                  <w:top w:val="nil"/>
                                  <w:left w:val="nil"/>
                                  <w:bottom w:val="nil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B1532F" w:rsidRDefault="00E70DB1" w:rsidP="001D67C1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211" w:type="dxa"/>
                                <w:gridSpan w:val="10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jc w:val="center"/>
                                  <w:rPr>
                                    <w:szCs w:val="24"/>
                                  </w:rPr>
                                </w:pPr>
                              </w:p>
                            </w:tc>
                          </w:tr>
                          <w:tr w:rsidR="00E70DB1" w:rsidTr="001D67C1">
                            <w:trPr>
                              <w:trHeight w:hRule="exact" w:val="567"/>
                              <w:jc w:val="center"/>
                            </w:trPr>
                            <w:tc>
                              <w:tcPr>
                                <w:tcW w:w="302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7D62BA" w:rsidRDefault="00E70DB1" w:rsidP="001D67C1">
                                <w:pPr>
                                  <w:ind w:left="113" w:right="-57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04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1E7083" w:rsidRDefault="00E70DB1" w:rsidP="001D67C1">
                                <w:pPr>
                                  <w:rPr>
                                    <w:rFonts w:ascii="Arial" w:hAnsi="Arial" w:cs="Arial"/>
                                    <w:spacing w:val="-16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06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1E7083" w:rsidRDefault="00E70DB1" w:rsidP="001D67C1">
                                <w:pPr>
                                  <w:rPr>
                                    <w:rFonts w:ascii="Arial" w:hAnsi="Arial" w:cs="Arial"/>
                                    <w:spacing w:val="-16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211" w:type="dxa"/>
                                <w:gridSpan w:val="10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jc w:val="center"/>
                                  <w:rPr>
                                    <w:szCs w:val="24"/>
                                  </w:rPr>
                                </w:pPr>
                              </w:p>
                            </w:tc>
                          </w:tr>
                          <w:tr w:rsidR="00E70DB1" w:rsidTr="001D67C1">
                            <w:trPr>
                              <w:trHeight w:hRule="exact" w:val="851"/>
                              <w:jc w:val="center"/>
                            </w:trPr>
                            <w:tc>
                              <w:tcPr>
                                <w:tcW w:w="30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</w:tcPr>
                              <w:p w:rsidR="00E70DB1" w:rsidRPr="007D62BA" w:rsidRDefault="00E70DB1" w:rsidP="001D67C1">
                                <w:pPr>
                                  <w:ind w:left="-57" w:right="-57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04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B1532F" w:rsidRDefault="00E70DB1" w:rsidP="001D67C1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06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B1532F" w:rsidRDefault="00E70DB1" w:rsidP="001D67C1">
                                <w:pP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211" w:type="dxa"/>
                                <w:gridSpan w:val="10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jc w:val="center"/>
                                  <w:rPr>
                                    <w:szCs w:val="24"/>
                                  </w:rPr>
                                </w:pPr>
                              </w:p>
                            </w:tc>
                          </w:tr>
                          <w:tr w:rsidR="00E70DB1" w:rsidTr="001D67C1">
                            <w:trPr>
                              <w:trHeight w:hRule="exact" w:val="1134"/>
                              <w:jc w:val="center"/>
                            </w:trPr>
                            <w:tc>
                              <w:tcPr>
                                <w:tcW w:w="30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</w:tcPr>
                              <w:p w:rsidR="00E70DB1" w:rsidRPr="007D62BA" w:rsidRDefault="00E70DB1" w:rsidP="001D67C1">
                                <w:pPr>
                                  <w:ind w:left="-57" w:right="-57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04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1E7083" w:rsidRDefault="00E70DB1" w:rsidP="001D67C1">
                                <w:pPr>
                                  <w:rPr>
                                    <w:rFonts w:ascii="Arial" w:hAnsi="Arial" w:cs="Arial"/>
                                    <w:spacing w:val="-4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06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1E7083" w:rsidRDefault="00E70DB1" w:rsidP="001D67C1">
                                <w:pPr>
                                  <w:rPr>
                                    <w:rFonts w:ascii="Arial" w:hAnsi="Arial" w:cs="Arial"/>
                                    <w:spacing w:val="-4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211" w:type="dxa"/>
                                <w:gridSpan w:val="10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jc w:val="center"/>
                                  <w:rPr>
                                    <w:szCs w:val="24"/>
                                  </w:rPr>
                                </w:pPr>
                              </w:p>
                            </w:tc>
                          </w:tr>
                          <w:tr w:rsidR="00E70DB1" w:rsidTr="001D67C1">
                            <w:trPr>
                              <w:trHeight w:hRule="exact" w:val="1134"/>
                              <w:jc w:val="center"/>
                            </w:trPr>
                            <w:tc>
                              <w:tcPr>
                                <w:tcW w:w="30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</w:tcPr>
                              <w:p w:rsidR="00E70DB1" w:rsidRPr="007D62BA" w:rsidRDefault="00E70DB1" w:rsidP="001D67C1">
                                <w:pPr>
                                  <w:ind w:left="-57" w:right="-57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04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B1532F" w:rsidRDefault="00E70DB1" w:rsidP="001D67C1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06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B1532F" w:rsidRDefault="00E70DB1" w:rsidP="001D67C1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211" w:type="dxa"/>
                                <w:gridSpan w:val="10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jc w:val="center"/>
                                  <w:rPr>
                                    <w:szCs w:val="24"/>
                                  </w:rPr>
                                </w:pPr>
                              </w:p>
                            </w:tc>
                          </w:tr>
                          <w:tr w:rsidR="00E70DB1" w:rsidTr="001D67C1">
                            <w:trPr>
                              <w:cantSplit/>
                              <w:trHeight w:hRule="exact" w:val="1418"/>
                              <w:jc w:val="center"/>
                            </w:trPr>
                            <w:tc>
                              <w:tcPr>
                                <w:tcW w:w="236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5E3531" w:rsidRDefault="00E70DB1" w:rsidP="001D67C1">
                                <w:pPr>
                                  <w:ind w:left="-57" w:right="-57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79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5E3531" w:rsidRDefault="00E70DB1" w:rsidP="001D67C1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 w:rsidRPr="005E3531">
                                  <w:rPr>
                                    <w:rFonts w:ascii="Arial" w:hAnsi="Arial"/>
                                    <w:sz w:val="18"/>
                                    <w:szCs w:val="18"/>
                                  </w:rPr>
                                  <w:t>Взам</w:t>
                                </w:r>
                                <w:proofErr w:type="spellEnd"/>
                                <w:r w:rsidRPr="005E3531">
                                  <w:rPr>
                                    <w:rFonts w:ascii="Arial" w:hAnsi="Arial"/>
                                    <w:sz w:val="18"/>
                                    <w:szCs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7D62BA" w:rsidRDefault="00E70DB1" w:rsidP="001D67C1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211" w:type="dxa"/>
                                <w:gridSpan w:val="10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jc w:val="center"/>
                                  <w:rPr>
                                    <w:szCs w:val="24"/>
                                  </w:rPr>
                                </w:pPr>
                              </w:p>
                            </w:tc>
                          </w:tr>
                          <w:tr w:rsidR="00E70DB1" w:rsidTr="001D67C1">
                            <w:trPr>
                              <w:trHeight w:hRule="exact" w:val="1134"/>
                              <w:jc w:val="center"/>
                            </w:trPr>
                            <w:tc>
                              <w:tcPr>
                                <w:tcW w:w="236" w:type="dxa"/>
                                <w:vMerge/>
                                <w:tcBorders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5E3531" w:rsidRDefault="00E70DB1" w:rsidP="001D67C1">
                                <w:pPr>
                                  <w:ind w:left="-57" w:right="-57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79" w:type="dxa"/>
                                <w:gridSpan w:val="2"/>
                                <w:vMerge w:val="restart"/>
                                <w:tcBorders>
                                  <w:top w:val="single" w:sz="6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5E3531" w:rsidRDefault="00E70DB1" w:rsidP="001D67C1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5E3531">
                                  <w:rPr>
                                    <w:rFonts w:ascii="Arial" w:hAnsi="Arial"/>
                                    <w:sz w:val="18"/>
                                    <w:szCs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 w:val="restart"/>
                                <w:tcBorders>
                                  <w:top w:val="single" w:sz="6" w:space="0" w:color="auto"/>
                                  <w:left w:val="single" w:sz="12" w:space="0" w:color="auto"/>
                                  <w:bottom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7D62BA" w:rsidRDefault="00E70DB1" w:rsidP="001D67C1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211" w:type="dxa"/>
                                <w:gridSpan w:val="10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jc w:val="center"/>
                                  <w:rPr>
                                    <w:szCs w:val="24"/>
                                  </w:rPr>
                                </w:pPr>
                              </w:p>
                            </w:tc>
                          </w:tr>
                          <w:tr w:rsidR="00E70DB1" w:rsidTr="001D67C1">
                            <w:trPr>
                              <w:trHeight w:val="284"/>
                              <w:jc w:val="center"/>
                            </w:trPr>
                            <w:tc>
                              <w:tcPr>
                                <w:tcW w:w="236" w:type="dxa"/>
                                <w:vMerge/>
                                <w:tcBorders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5E3531" w:rsidRDefault="00E70DB1" w:rsidP="001D67C1">
                                <w:pPr>
                                  <w:ind w:left="-57" w:right="-57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79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5E3531" w:rsidRDefault="00E70DB1" w:rsidP="001D67C1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7D62BA" w:rsidRDefault="00E70DB1" w:rsidP="001D67C1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ind w:left="-57" w:right="-57"/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29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ind w:left="-57" w:right="-57"/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ind w:left="-57" w:right="-57"/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ind w:left="-57" w:right="-57"/>
                                  <w:jc w:val="center"/>
                                  <w:rPr>
                                    <w:rFonts w:ascii="Arial" w:hAnsi="Arial" w:cs="Arial"/>
                                    <w:spacing w:val="-6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39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ind w:left="-57" w:right="-57"/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ind w:left="-57" w:right="-113"/>
                                  <w:jc w:val="center"/>
                                  <w:rPr>
                                    <w:rFonts w:ascii="Arial" w:hAnsi="Arial" w:cs="Arial"/>
                                    <w:spacing w:val="-6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472" w:type="dxa"/>
                                <w:gridSpan w:val="4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5C6917" w:rsidRDefault="00260320" w:rsidP="001D67C1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z w:val="26"/>
                                    <w:szCs w:val="26"/>
                                  </w:rPr>
                                  <w:t>ЧОНФ.ГАЗ-КГС.107</w:t>
                                </w:r>
                                <w:r w:rsidR="00583397" w:rsidRPr="005C6917">
                                  <w:rPr>
                                    <w:rFonts w:ascii="Arial" w:hAnsi="Arial" w:cs="Arial"/>
                                    <w:b/>
                                    <w:sz w:val="26"/>
                                    <w:szCs w:val="26"/>
                                  </w:rPr>
                                  <w:t>-П-СП</w:t>
                                </w:r>
                                <w:r w:rsidR="005C6917" w:rsidRPr="005C6917">
                                  <w:rPr>
                                    <w:rFonts w:ascii="Arial" w:hAnsi="Arial" w:cs="Arial"/>
                                    <w:b/>
                                    <w:sz w:val="26"/>
                                    <w:szCs w:val="26"/>
                                  </w:rPr>
                                  <w:t>.ОВОС</w:t>
                                </w:r>
                                <w:r w:rsidR="00191E30" w:rsidRPr="005C6917">
                                  <w:rPr>
                                    <w:rFonts w:ascii="Arial" w:hAnsi="Arial" w:cs="Arial"/>
                                    <w:b/>
                                    <w:sz w:val="26"/>
                                    <w:szCs w:val="26"/>
                                  </w:rPr>
                                  <w:t>.00.00-СП-001</w:t>
                                </w:r>
                              </w:p>
                            </w:tc>
                          </w:tr>
                          <w:tr w:rsidR="00E70DB1" w:rsidTr="001D67C1">
                            <w:trPr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236" w:type="dxa"/>
                                <w:vMerge/>
                                <w:tcBorders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5E3531" w:rsidRDefault="00E70DB1" w:rsidP="001D67C1">
                                <w:pPr>
                                  <w:ind w:left="-57" w:right="-57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79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5E3531" w:rsidRDefault="00E70DB1" w:rsidP="001D67C1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7D62BA" w:rsidRDefault="00E70DB1" w:rsidP="001D67C1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ind w:left="-57" w:right="-57"/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29" w:type="dxa"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ind w:left="-57" w:right="-57"/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ind w:left="-57" w:right="-57"/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ind w:left="-57" w:right="-57"/>
                                  <w:jc w:val="center"/>
                                  <w:rPr>
                                    <w:rFonts w:ascii="Arial" w:hAnsi="Arial" w:cs="Arial"/>
                                    <w:spacing w:val="-6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39" w:type="dxa"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ind w:left="-57" w:right="-57"/>
                                  <w:jc w:val="center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ind w:left="-57" w:right="-113"/>
                                  <w:jc w:val="center"/>
                                  <w:rPr>
                                    <w:rFonts w:ascii="Arial" w:hAnsi="Arial" w:cs="Arial"/>
                                    <w:spacing w:val="-6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472" w:type="dxa"/>
                                <w:gridSpan w:val="4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jc w:val="center"/>
                                  <w:rPr>
                                    <w:rFonts w:ascii="Arial" w:hAnsi="Arial" w:cs="Arial"/>
                                    <w:szCs w:val="24"/>
                                  </w:rPr>
                                </w:pPr>
                              </w:p>
                            </w:tc>
                          </w:tr>
                          <w:tr w:rsidR="00E70DB1" w:rsidTr="001D67C1">
                            <w:trPr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236" w:type="dxa"/>
                                <w:vMerge/>
                                <w:tcBorders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5E3531" w:rsidRDefault="00E70DB1" w:rsidP="001D67C1">
                                <w:pPr>
                                  <w:ind w:left="-57" w:right="-57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79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5E3531" w:rsidRDefault="00E70DB1" w:rsidP="001D67C1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7D62BA" w:rsidRDefault="00E70DB1" w:rsidP="001D67C1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1A5A9D" w:rsidRDefault="00E70DB1" w:rsidP="001D67C1">
                                <w:pPr>
                                  <w:ind w:left="-113" w:right="-113"/>
                                  <w:jc w:val="center"/>
                                  <w:rPr>
                                    <w:rFonts w:ascii="Arial" w:hAnsi="Arial"/>
                                    <w:sz w:val="16"/>
                                    <w:szCs w:val="16"/>
                                  </w:rPr>
                                </w:pPr>
                                <w:r w:rsidRPr="001A5A9D">
                                  <w:rPr>
                                    <w:rFonts w:ascii="Arial" w:hAnsi="Arial"/>
                                    <w:sz w:val="16"/>
                                    <w:szCs w:val="16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629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1A5A9D" w:rsidRDefault="00E70DB1" w:rsidP="001D67C1">
                                <w:pPr>
                                  <w:ind w:left="-113" w:right="-170"/>
                                  <w:jc w:val="center"/>
                                  <w:rPr>
                                    <w:rFonts w:ascii="Arial" w:hAnsi="Arial"/>
                                    <w:sz w:val="16"/>
                                    <w:szCs w:val="16"/>
                                  </w:rPr>
                                </w:pPr>
                                <w:proofErr w:type="spellStart"/>
                                <w:r w:rsidRPr="001A5A9D">
                                  <w:rPr>
                                    <w:rFonts w:ascii="Arial" w:hAnsi="Arial"/>
                                    <w:sz w:val="16"/>
                                    <w:szCs w:val="16"/>
                                  </w:rPr>
                                  <w:t>Кол.уч</w:t>
                                </w:r>
                                <w:proofErr w:type="spellEnd"/>
                                <w:r w:rsidRPr="001A5A9D">
                                  <w:rPr>
                                    <w:rFonts w:ascii="Arial" w:hAnsi="Arial"/>
                                    <w:sz w:val="16"/>
                                    <w:szCs w:val="16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1A5A9D" w:rsidRDefault="00E70DB1" w:rsidP="001D67C1">
                                <w:pPr>
                                  <w:ind w:left="-113" w:right="-113"/>
                                  <w:jc w:val="center"/>
                                  <w:rPr>
                                    <w:rFonts w:ascii="Arial" w:hAnsi="Arial"/>
                                    <w:sz w:val="16"/>
                                    <w:szCs w:val="16"/>
                                  </w:rPr>
                                </w:pPr>
                                <w:r w:rsidRPr="001A5A9D">
                                  <w:rPr>
                                    <w:rFonts w:ascii="Arial" w:hAnsi="Arial"/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1A5A9D" w:rsidRDefault="00E70DB1" w:rsidP="001D67C1">
                                <w:pPr>
                                  <w:ind w:left="-113" w:right="-113"/>
                                  <w:jc w:val="center"/>
                                  <w:rPr>
                                    <w:rFonts w:ascii="Arial" w:hAnsi="Arial"/>
                                    <w:sz w:val="16"/>
                                    <w:szCs w:val="16"/>
                                  </w:rPr>
                                </w:pPr>
                                <w:r w:rsidRPr="001A5A9D">
                                  <w:rPr>
                                    <w:rFonts w:ascii="Arial" w:hAnsi="Arial"/>
                                    <w:spacing w:val="-20"/>
                                    <w:sz w:val="16"/>
                                    <w:szCs w:val="16"/>
                                  </w:rPr>
                                  <w:t>№</w:t>
                                </w:r>
                                <w:r>
                                  <w:rPr>
                                    <w:rFonts w:ascii="Arial" w:hAnsi="Arial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Pr="001A5A9D">
                                  <w:rPr>
                                    <w:rFonts w:ascii="Arial" w:hAnsi="Arial"/>
                                    <w:sz w:val="16"/>
                                    <w:szCs w:val="16"/>
                                  </w:rPr>
                                  <w:t>док.</w:t>
                                </w:r>
                              </w:p>
                            </w:tc>
                            <w:tc>
                              <w:tcPr>
                                <w:tcW w:w="839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1A5A9D" w:rsidRDefault="00E70DB1" w:rsidP="001D67C1">
                                <w:pPr>
                                  <w:ind w:left="-113" w:right="-113"/>
                                  <w:jc w:val="center"/>
                                  <w:rPr>
                                    <w:rFonts w:ascii="Arial" w:hAnsi="Arial"/>
                                    <w:sz w:val="16"/>
                                    <w:szCs w:val="16"/>
                                  </w:rPr>
                                </w:pPr>
                                <w:r w:rsidRPr="001A5A9D">
                                  <w:rPr>
                                    <w:rFonts w:ascii="Arial" w:hAnsi="Arial"/>
                                    <w:sz w:val="16"/>
                                    <w:szCs w:val="16"/>
                                  </w:rPr>
                                  <w:t>Подпись</w:t>
                                </w: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1A5A9D" w:rsidRDefault="00E70DB1" w:rsidP="001D67C1">
                                <w:pPr>
                                  <w:ind w:left="-113" w:right="-113"/>
                                  <w:jc w:val="center"/>
                                  <w:rPr>
                                    <w:rFonts w:ascii="Arial" w:hAnsi="Arial"/>
                                    <w:sz w:val="16"/>
                                    <w:szCs w:val="16"/>
                                  </w:rPr>
                                </w:pPr>
                                <w:r w:rsidRPr="001A5A9D">
                                  <w:rPr>
                                    <w:rFonts w:ascii="Arial" w:hAnsi="Arial"/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472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jc w:val="center"/>
                                  <w:rPr>
                                    <w:rFonts w:ascii="Arial" w:hAnsi="Arial" w:cs="Arial"/>
                                    <w:szCs w:val="24"/>
                                  </w:rPr>
                                </w:pPr>
                              </w:p>
                            </w:tc>
                          </w:tr>
                          <w:tr w:rsidR="00E70DB1" w:rsidTr="001D67C1">
                            <w:trPr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236" w:type="dxa"/>
                                <w:vMerge/>
                                <w:tcBorders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5E3531" w:rsidRDefault="00E70DB1" w:rsidP="001D67C1">
                                <w:pPr>
                                  <w:ind w:left="-57" w:right="-57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79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5E3531" w:rsidRDefault="00E70DB1" w:rsidP="001D67C1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5E3531">
                                  <w:rPr>
                                    <w:rFonts w:ascii="Arial" w:hAnsi="Arial"/>
                                    <w:sz w:val="18"/>
                                    <w:szCs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textDirection w:val="btLr"/>
                                <w:vAlign w:val="center"/>
                              </w:tcPr>
                              <w:p w:rsidR="00E70DB1" w:rsidRPr="007D62BA" w:rsidRDefault="00E70DB1" w:rsidP="001D67C1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96" w:type="dxa"/>
                                <w:gridSpan w:val="2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2438C2" w:rsidRDefault="00E70DB1" w:rsidP="001D67C1">
                                <w:pPr>
                                  <w:ind w:left="-57" w:right="-57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Разраб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top w:val="single" w:sz="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CB0A68" w:rsidP="002F0BE1">
                                <w:pPr>
                                  <w:ind w:left="-57" w:right="-57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Сербин</w:t>
                                </w:r>
                              </w:p>
                            </w:tc>
                            <w:tc>
                              <w:tcPr>
                                <w:tcW w:w="839" w:type="dxa"/>
                                <w:tcBorders>
                                  <w:top w:val="single" w:sz="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ind w:left="-113" w:right="-113"/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ind w:left="-57" w:right="-113"/>
                                  <w:jc w:val="center"/>
                                  <w:rPr>
                                    <w:rFonts w:ascii="Arial" w:hAnsi="Arial" w:cs="Arial"/>
                                    <w:spacing w:val="-6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682" w:type="dxa"/>
                                <w:vMerge w:val="restart"/>
                                <w:tcBorders>
                                  <w:top w:val="single" w:sz="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CB3F3F" w:rsidRDefault="00647C3D" w:rsidP="001D67C1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0"/>
                                  </w:rPr>
                                </w:pPr>
                                <w:r w:rsidRPr="00067645">
                                  <w:rPr>
                                    <w:rFonts w:ascii="Arial" w:hAnsi="Arial"/>
                                    <w:kern w:val="18"/>
                                    <w:sz w:val="18"/>
                                    <w:szCs w:val="18"/>
                                  </w:rPr>
                                  <w:fldChar w:fldCharType="begin"/>
                                </w:r>
                                <w:r w:rsidRPr="00067645">
                                  <w:rPr>
                                    <w:rFonts w:ascii="Arial" w:hAnsi="Arial"/>
                                    <w:kern w:val="18"/>
                                    <w:sz w:val="18"/>
                                    <w:szCs w:val="18"/>
                                  </w:rPr>
                                  <w:instrText xml:space="preserve"> DOCPROPERTY  "Наименование_документа"</w:instrText>
                                </w:r>
                                <w:r w:rsidRPr="00067645">
                                  <w:rPr>
                                    <w:rFonts w:ascii="Arial" w:hAnsi="Arial"/>
                                    <w:kern w:val="18"/>
                                    <w:sz w:val="18"/>
                                    <w:szCs w:val="18"/>
                                  </w:rPr>
                                  <w:fldChar w:fldCharType="separate"/>
                                </w:r>
                                <w:r w:rsidR="00CB0A68">
                                  <w:rPr>
                                    <w:rFonts w:ascii="Arial" w:hAnsi="Arial"/>
                                    <w:kern w:val="18"/>
                                    <w:sz w:val="18"/>
                                    <w:szCs w:val="18"/>
                                  </w:rPr>
                                  <w:t>Состав проектной документации</w:t>
                                </w:r>
                                <w:r w:rsidRPr="00067645">
                                  <w:rPr>
                                    <w:rFonts w:ascii="Arial" w:hAnsi="Arial"/>
                                    <w:kern w:val="18"/>
                                    <w:sz w:val="18"/>
                                    <w:szCs w:val="18"/>
                                  </w:rPr>
                                  <w:fldChar w:fldCharType="end"/>
                                </w:r>
                                <w:r w:rsidRPr="00067645">
                                  <w:rPr>
                                    <w:rFonts w:ascii="Arial" w:hAnsi="Arial"/>
                                    <w:kern w:val="18"/>
                                    <w:sz w:val="18"/>
                                    <w:szCs w:val="18"/>
                                  </w:rPr>
                                  <w:fldChar w:fldCharType="begin"/>
                                </w:r>
                                <w:r w:rsidRPr="00067645">
                                  <w:rPr>
                                    <w:rFonts w:ascii="Arial" w:hAnsi="Arial"/>
                                    <w:kern w:val="18"/>
                                    <w:sz w:val="18"/>
                                    <w:szCs w:val="18"/>
                                  </w:rPr>
                                  <w:instrText xml:space="preserve"> DOCPROPERTY  "Наименование2_документа"</w:instrText>
                                </w:r>
                                <w:r w:rsidRPr="00067645">
                                  <w:rPr>
                                    <w:rFonts w:ascii="Arial" w:hAnsi="Arial"/>
                                    <w:kern w:val="18"/>
                                    <w:sz w:val="18"/>
                                    <w:szCs w:val="18"/>
                                  </w:rPr>
                                  <w:fldChar w:fldCharType="separate"/>
                                </w:r>
                                <w:r w:rsidR="00CB0A68">
                                  <w:rPr>
                                    <w:rFonts w:ascii="Arial" w:hAnsi="Arial"/>
                                    <w:kern w:val="18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Pr="00067645">
                                  <w:rPr>
                                    <w:rFonts w:ascii="Arial" w:hAnsi="Arial"/>
                                    <w:kern w:val="18"/>
                                    <w:sz w:val="18"/>
                                    <w:szCs w:val="18"/>
                                  </w:rPr>
                                  <w:fldChar w:fldCharType="end"/>
                                </w:r>
                                <w:r w:rsidRPr="00067645">
                                  <w:rPr>
                                    <w:rFonts w:ascii="Arial" w:hAnsi="Arial"/>
                                    <w:kern w:val="18"/>
                                    <w:sz w:val="18"/>
                                    <w:szCs w:val="18"/>
                                  </w:rPr>
                                  <w:fldChar w:fldCharType="begin"/>
                                </w:r>
                                <w:r w:rsidRPr="00067645">
                                  <w:rPr>
                                    <w:rFonts w:ascii="Arial" w:hAnsi="Arial"/>
                                    <w:kern w:val="18"/>
                                    <w:sz w:val="18"/>
                                    <w:szCs w:val="18"/>
                                  </w:rPr>
                                  <w:instrText xml:space="preserve"> DOCPROPERTY  "Наименование3_документа"</w:instrText>
                                </w:r>
                                <w:r w:rsidRPr="00067645">
                                  <w:rPr>
                                    <w:rFonts w:ascii="Arial" w:hAnsi="Arial"/>
                                    <w:kern w:val="18"/>
                                    <w:sz w:val="18"/>
                                    <w:szCs w:val="18"/>
                                  </w:rPr>
                                  <w:fldChar w:fldCharType="separate"/>
                                </w:r>
                                <w:r w:rsidR="00CB0A68">
                                  <w:rPr>
                                    <w:rFonts w:ascii="Arial" w:hAnsi="Arial"/>
                                    <w:kern w:val="18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Pr="00067645">
                                  <w:rPr>
                                    <w:rFonts w:ascii="Arial" w:hAnsi="Arial"/>
                                    <w:kern w:val="18"/>
                                    <w:sz w:val="18"/>
                                    <w:szCs w:val="18"/>
                                  </w:rPr>
                                  <w:fldChar w:fldCharType="end"/>
                                </w:r>
                              </w:p>
                            </w:tc>
                            <w:tc>
                              <w:tcPr>
                                <w:tcW w:w="856" w:type="dxa"/>
                                <w:tcBorders>
                                  <w:top w:val="single" w:sz="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F93F12" w:rsidRDefault="00E70DB1" w:rsidP="001D67C1">
                                <w:pPr>
                                  <w:ind w:left="-57" w:right="-57"/>
                                  <w:jc w:val="center"/>
                                  <w:rPr>
                                    <w:rFonts w:ascii="Arial" w:hAnsi="Arial"/>
                                    <w:sz w:val="18"/>
                                    <w:szCs w:val="18"/>
                                  </w:rPr>
                                </w:pPr>
                                <w:r w:rsidRPr="00F93F12">
                                  <w:rPr>
                                    <w:rFonts w:ascii="Arial" w:hAnsi="Arial"/>
                                    <w:sz w:val="18"/>
                                    <w:szCs w:val="18"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35" w:type="dxa"/>
                                <w:tcBorders>
                                  <w:top w:val="single" w:sz="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F93F12" w:rsidRDefault="00E70DB1" w:rsidP="001D67C1">
                                <w:pPr>
                                  <w:jc w:val="center"/>
                                  <w:rPr>
                                    <w:rFonts w:ascii="Arial" w:hAnsi="Arial"/>
                                    <w:sz w:val="18"/>
                                    <w:szCs w:val="18"/>
                                  </w:rPr>
                                </w:pPr>
                                <w:r w:rsidRPr="00F93F12">
                                  <w:rPr>
                                    <w:rFonts w:ascii="Arial" w:hAnsi="Arial"/>
                                    <w:sz w:val="18"/>
                                    <w:szCs w:val="18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099" w:type="dxa"/>
                                <w:tcBorders>
                                  <w:top w:val="single" w:sz="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F93F12" w:rsidRDefault="00E70DB1" w:rsidP="001D67C1">
                                <w:pPr>
                                  <w:jc w:val="center"/>
                                  <w:rPr>
                                    <w:rFonts w:ascii="Arial" w:hAnsi="Arial"/>
                                    <w:sz w:val="18"/>
                                    <w:szCs w:val="18"/>
                                  </w:rPr>
                                </w:pPr>
                                <w:r w:rsidRPr="00F93F12">
                                  <w:rPr>
                                    <w:rFonts w:ascii="Arial" w:hAnsi="Arial"/>
                                    <w:sz w:val="18"/>
                                    <w:szCs w:val="18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E70DB1" w:rsidTr="001D67C1">
                            <w:trPr>
                              <w:trHeight w:hRule="exact" w:val="281"/>
                              <w:jc w:val="center"/>
                            </w:trPr>
                            <w:tc>
                              <w:tcPr>
                                <w:tcW w:w="236" w:type="dxa"/>
                                <w:vMerge/>
                                <w:tcBorders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:rsidR="00E70DB1" w:rsidRDefault="00E70DB1" w:rsidP="001D67C1">
                                <w:pPr>
                                  <w:ind w:left="-57" w:right="-57"/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79" w:type="dxa"/>
                                <w:gridSpan w:val="2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E70DB1" w:rsidRDefault="00E70DB1" w:rsidP="001D67C1">
                                <w:pPr>
                                  <w:ind w:left="-57" w:right="-57"/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E70DB1" w:rsidRDefault="00E70DB1" w:rsidP="001D67C1">
                                <w:pPr>
                                  <w:ind w:left="-57" w:right="-57"/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96" w:type="dxa"/>
                                <w:gridSpan w:val="2"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617E5C" w:rsidRDefault="00E70DB1" w:rsidP="001D67C1">
                                <w:pPr>
                                  <w:ind w:left="-57" w:right="-57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2F0BE1">
                                <w:pPr>
                                  <w:ind w:left="-57" w:right="-57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39" w:type="dxa"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ind w:left="-113" w:right="-113"/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ind w:left="-57" w:right="-113"/>
                                  <w:jc w:val="center"/>
                                  <w:rPr>
                                    <w:rFonts w:ascii="Arial" w:hAnsi="Arial" w:cs="Arial"/>
                                    <w:spacing w:val="-4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682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6" w:type="dxa"/>
                                <w:tcBorders>
                                  <w:top w:val="single" w:sz="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835" w:type="dxa"/>
                                <w:tcBorders>
                                  <w:top w:val="single" w:sz="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Default="00E70DB1" w:rsidP="001D67C1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</w:rPr>
                                </w:pPr>
                                <w:r w:rsidRPr="00A001B5">
                                  <w:rPr>
                                    <w:rFonts w:ascii="Arial" w:hAnsi="Arial" w:cs="Arial"/>
                                    <w:sz w:val="20"/>
                                  </w:rPr>
                                  <w:fldChar w:fldCharType="begin"/>
                                </w:r>
                                <w:r w:rsidRPr="00A001B5">
                                  <w:rPr>
                                    <w:rFonts w:ascii="Arial" w:hAnsi="Arial" w:cs="Arial"/>
                                    <w:sz w:val="20"/>
                                  </w:rPr>
                                  <w:instrText xml:space="preserve"> IF </w:instrText>
                                </w:r>
                                <w:r w:rsidRPr="00A001B5">
                                  <w:rPr>
                                    <w:rFonts w:ascii="Arial" w:hAnsi="Arial" w:cs="Arial"/>
                                    <w:sz w:val="20"/>
                                  </w:rPr>
                                  <w:fldChar w:fldCharType="begin"/>
                                </w:r>
                                <w:r w:rsidRPr="00A001B5">
                                  <w:rPr>
                                    <w:rFonts w:ascii="Arial" w:hAnsi="Arial" w:cs="Arial"/>
                                    <w:sz w:val="20"/>
                                  </w:rPr>
                                  <w:instrText xml:space="preserve"> </w:instrText>
                                </w: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instrText>SECTIONPAGES</w:instrText>
                                </w:r>
                                <w:r w:rsidRPr="00A001B5">
                                  <w:rPr>
                                    <w:rFonts w:ascii="Arial" w:hAnsi="Arial" w:cs="Arial"/>
                                    <w:sz w:val="20"/>
                                  </w:rPr>
                                  <w:instrText xml:space="preserve"> </w:instrText>
                                </w:r>
                                <w:r w:rsidRPr="00A001B5">
                                  <w:rPr>
                                    <w:rFonts w:ascii="Arial" w:hAnsi="Arial" w:cs="Arial"/>
                                    <w:sz w:val="20"/>
                                  </w:rPr>
                                  <w:fldChar w:fldCharType="separate"/>
                                </w:r>
                                <w:r w:rsidR="00260320">
                                  <w:rPr>
                                    <w:rFonts w:ascii="Arial" w:hAnsi="Arial"/>
                                    <w:noProof/>
                                    <w:sz w:val="20"/>
                                  </w:rPr>
                                  <w:instrText>1</w:instrText>
                                </w:r>
                                <w:r w:rsidRPr="00A001B5">
                                  <w:rPr>
                                    <w:rFonts w:ascii="Arial" w:hAnsi="Arial" w:cs="Arial"/>
                                    <w:sz w:val="20"/>
                                  </w:rPr>
                                  <w:fldChar w:fldCharType="end"/>
                                </w:r>
                                <w:r w:rsidRPr="00A001B5">
                                  <w:rPr>
                                    <w:rFonts w:ascii="Arial" w:hAnsi="Arial" w:cs="Arial"/>
                                    <w:sz w:val="20"/>
                                  </w:rPr>
                                  <w:instrText xml:space="preserve"> = "1" " " "1"</w:instrText>
                                </w:r>
                                <w:r w:rsidRPr="00A001B5">
                                  <w:rPr>
                                    <w:rFonts w:ascii="Arial" w:hAnsi="Arial" w:cs="Arial"/>
                                    <w:sz w:val="20"/>
                                  </w:rPr>
                                  <w:fldChar w:fldCharType="separate"/>
                                </w:r>
                                <w:r w:rsidR="00260320" w:rsidRPr="00A001B5">
                                  <w:rPr>
                                    <w:rFonts w:ascii="Arial" w:hAnsi="Arial" w:cs="Arial"/>
                                    <w:noProof/>
                                    <w:sz w:val="20"/>
                                  </w:rPr>
                                  <w:t xml:space="preserve"> </w:t>
                                </w:r>
                                <w:r w:rsidRPr="00A001B5">
                                  <w:rPr>
                                    <w:rFonts w:ascii="Arial" w:hAnsi="Arial" w:cs="Arial"/>
                                    <w:sz w:val="20"/>
                                  </w:rPr>
                                  <w:fldChar w:fldCharType="end"/>
                                </w:r>
                              </w:p>
                            </w:tc>
                            <w:tc>
                              <w:tcPr>
                                <w:tcW w:w="1099" w:type="dxa"/>
                                <w:tcBorders>
                                  <w:top w:val="single" w:sz="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E70DB1" w:rsidRPr="00195935" w:rsidRDefault="00E70DB1" w:rsidP="001D67C1">
                                <w:pPr>
                                  <w:jc w:val="center"/>
                                  <w:rPr>
                                    <w:rFonts w:ascii="Arial" w:hAnsi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instrText xml:space="preserve"> SECTIONPAGES   \* MERGEFORMAT </w:instrText>
                                </w: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fldChar w:fldCharType="separate"/>
                                </w:r>
                                <w:r w:rsidR="00260320">
                                  <w:rPr>
                                    <w:rFonts w:ascii="Arial" w:hAnsi="Arial"/>
                                    <w:noProof/>
                                    <w:sz w:val="2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sz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09619B" w:rsidTr="00D3707D">
                            <w:trPr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236" w:type="dxa"/>
                                <w:vMerge/>
                                <w:tcBorders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:rsidR="0009619B" w:rsidRDefault="0009619B" w:rsidP="001D67C1">
                                <w:pPr>
                                  <w:ind w:left="-57" w:right="-57"/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79" w:type="dxa"/>
                                <w:gridSpan w:val="2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09619B" w:rsidRDefault="0009619B" w:rsidP="001D67C1">
                                <w:pPr>
                                  <w:ind w:left="-57" w:right="-57"/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09619B" w:rsidRDefault="0009619B" w:rsidP="001D67C1">
                                <w:pPr>
                                  <w:ind w:left="-57" w:right="-57"/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96" w:type="dxa"/>
                                <w:gridSpan w:val="2"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09619B" w:rsidRDefault="0009619B" w:rsidP="001D67C1">
                                <w:pPr>
                                  <w:ind w:left="-57" w:right="-57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09619B" w:rsidRDefault="0009619B" w:rsidP="002F0BE1">
                                <w:pPr>
                                  <w:ind w:left="-57" w:right="-57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39" w:type="dxa"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09619B" w:rsidRDefault="0009619B" w:rsidP="001D67C1">
                                <w:pPr>
                                  <w:ind w:left="-113" w:right="-113"/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09619B" w:rsidRDefault="0009619B" w:rsidP="001D67C1">
                                <w:pPr>
                                  <w:ind w:left="-57" w:right="-113"/>
                                  <w:jc w:val="center"/>
                                  <w:rPr>
                                    <w:rFonts w:ascii="Arial" w:hAnsi="Arial" w:cs="Arial"/>
                                    <w:spacing w:val="-4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682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09619B" w:rsidRDefault="0009619B" w:rsidP="001D67C1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790" w:type="dxa"/>
                                <w:gridSpan w:val="3"/>
                                <w:vMerge w:val="restart"/>
                                <w:tcBorders>
                                  <w:top w:val="single" w:sz="12" w:space="0" w:color="auto"/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09619B" w:rsidRPr="00E80E07" w:rsidRDefault="00CF747B" w:rsidP="001D67C1">
                                <w:pPr>
                                  <w:ind w:left="-113" w:right="-85"/>
                                  <w:jc w:val="center"/>
                                  <w:rPr>
                                    <w:spacing w:val="-7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pacing w:val="-7"/>
                                    <w:sz w:val="18"/>
                                    <w:szCs w:val="18"/>
                                  </w:rPr>
                                  <w:t>АО</w:t>
                                </w:r>
                                <w:r w:rsidR="00197BDC">
                                  <w:rPr>
                                    <w:spacing w:val="-7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="00197BDC">
                                  <w:rPr>
                                    <w:spacing w:val="-7"/>
                                    <w:sz w:val="18"/>
                                    <w:szCs w:val="18"/>
                                  </w:rPr>
                                  <w:br/>
                                </w:r>
                                <w:r w:rsidRPr="00CF747B">
                                  <w:rPr>
                                    <w:spacing w:val="-7"/>
                                    <w:sz w:val="18"/>
                                    <w:szCs w:val="18"/>
                                  </w:rPr>
                                  <w:t>«Институт «</w:t>
                                </w:r>
                                <w:proofErr w:type="spellStart"/>
                                <w:r w:rsidRPr="00CF747B">
                                  <w:rPr>
                                    <w:spacing w:val="-7"/>
                                    <w:sz w:val="18"/>
                                    <w:szCs w:val="18"/>
                                  </w:rPr>
                                  <w:t>Нефтегазпроект</w:t>
                                </w:r>
                                <w:proofErr w:type="spellEnd"/>
                                <w:r w:rsidRPr="00CF747B">
                                  <w:rPr>
                                    <w:spacing w:val="-7"/>
                                    <w:sz w:val="18"/>
                                    <w:szCs w:val="18"/>
                                  </w:rPr>
                                  <w:t>»</w:t>
                                </w:r>
                              </w:p>
                            </w:tc>
                          </w:tr>
                          <w:tr w:rsidR="0009619B" w:rsidTr="00D3707D">
                            <w:trPr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236" w:type="dxa"/>
                                <w:vMerge/>
                                <w:tcBorders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:rsidR="0009619B" w:rsidRPr="002D4F60" w:rsidRDefault="0009619B" w:rsidP="001D67C1">
                                <w:pPr>
                                  <w:ind w:left="-57" w:right="-57"/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79" w:type="dxa"/>
                                <w:gridSpan w:val="2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09619B" w:rsidRPr="002D4F60" w:rsidRDefault="0009619B" w:rsidP="001D67C1">
                                <w:pPr>
                                  <w:ind w:left="-57" w:right="-57"/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09619B" w:rsidRPr="002D4F60" w:rsidRDefault="0009619B" w:rsidP="001D67C1">
                                <w:pPr>
                                  <w:ind w:left="-57" w:right="-57"/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96" w:type="dxa"/>
                                <w:gridSpan w:val="2"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09619B" w:rsidRDefault="0009619B" w:rsidP="001D67C1">
                                <w:pPr>
                                  <w:ind w:left="-57" w:right="-57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Н.контр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09619B" w:rsidRDefault="00CB0A68" w:rsidP="002F0BE1">
                                <w:pPr>
                                  <w:ind w:left="-57" w:right="-57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Каранкевич</w:t>
                                </w:r>
                              </w:p>
                            </w:tc>
                            <w:tc>
                              <w:tcPr>
                                <w:tcW w:w="839" w:type="dxa"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09619B" w:rsidRDefault="0009619B" w:rsidP="001D67C1">
                                <w:pPr>
                                  <w:ind w:left="-113" w:right="-113"/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09619B" w:rsidRDefault="0009619B" w:rsidP="001D67C1">
                                <w:pPr>
                                  <w:ind w:left="-57" w:right="-113"/>
                                  <w:jc w:val="center"/>
                                  <w:rPr>
                                    <w:rFonts w:ascii="Arial" w:hAnsi="Arial" w:cs="Arial"/>
                                    <w:spacing w:val="-4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682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09619B" w:rsidRDefault="0009619B" w:rsidP="001D67C1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790" w:type="dxa"/>
                                <w:gridSpan w:val="3"/>
                                <w:vMerge/>
                                <w:tcBorders>
                                  <w:left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09619B" w:rsidRDefault="0009619B" w:rsidP="001D67C1">
                                <w:pPr>
                                  <w:jc w:val="center"/>
                                  <w:rPr>
                                    <w:spacing w:val="-6"/>
                                    <w:sz w:val="20"/>
                                  </w:rPr>
                                </w:pPr>
                              </w:p>
                            </w:tc>
                          </w:tr>
                          <w:tr w:rsidR="0009619B" w:rsidTr="00D3707D">
                            <w:trPr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236" w:type="dxa"/>
                                <w:vMerge/>
                                <w:tcBorders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</w:tcPr>
                              <w:p w:rsidR="0009619B" w:rsidRPr="002438C2" w:rsidRDefault="0009619B" w:rsidP="001D67C1">
                                <w:pPr>
                                  <w:ind w:left="-57" w:right="-57"/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79" w:type="dxa"/>
                                <w:gridSpan w:val="2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09619B" w:rsidRPr="002438C2" w:rsidRDefault="0009619B" w:rsidP="001D67C1">
                                <w:pPr>
                                  <w:ind w:left="-57" w:right="-57"/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gridSpan w:val="2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</w:tcPr>
                              <w:p w:rsidR="0009619B" w:rsidRPr="002438C2" w:rsidRDefault="0009619B" w:rsidP="001D67C1">
                                <w:pPr>
                                  <w:ind w:left="-57" w:right="-57"/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96" w:type="dxa"/>
                                <w:gridSpan w:val="2"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09619B" w:rsidRPr="00647C3D" w:rsidRDefault="0009619B" w:rsidP="00647C3D">
                                <w:pPr>
                                  <w:ind w:left="-57" w:right="-57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  <w:gridSpan w:val="2"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09619B" w:rsidRDefault="0009619B" w:rsidP="002F0BE1">
                                <w:pPr>
                                  <w:ind w:left="-57" w:right="-57"/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39" w:type="dxa"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09619B" w:rsidRDefault="0009619B" w:rsidP="001D67C1">
                                <w:pPr>
                                  <w:ind w:left="-113" w:right="-113"/>
                                  <w:jc w:val="center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09619B" w:rsidRDefault="0009619B" w:rsidP="001D67C1">
                                <w:pPr>
                                  <w:ind w:left="-57" w:right="-113"/>
                                  <w:jc w:val="center"/>
                                  <w:rPr>
                                    <w:rFonts w:ascii="Arial" w:hAnsi="Arial" w:cs="Arial"/>
                                    <w:spacing w:val="-4"/>
                                    <w:sz w:val="14"/>
                                    <w:szCs w:val="1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682" w:type="dxa"/>
                                <w:vMerge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09619B" w:rsidRDefault="0009619B" w:rsidP="001D67C1">
                                <w:pPr>
                                  <w:jc w:val="center"/>
                                  <w:rPr>
                                    <w:rFonts w:ascii="Arial" w:hAnsi="Arial" w:cs="Arial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790" w:type="dxa"/>
                                <w:gridSpan w:val="3"/>
                                <w:vMerge/>
                                <w:tcBorders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vAlign w:val="center"/>
                              </w:tcPr>
                              <w:p w:rsidR="0009619B" w:rsidRDefault="0009619B" w:rsidP="001D67C1">
                                <w:pPr>
                                  <w:jc w:val="center"/>
                                  <w:rPr>
                                    <w:spacing w:val="-6"/>
                                    <w:sz w:val="20"/>
                                  </w:rPr>
                                </w:pPr>
                              </w:p>
                            </w:tc>
                          </w:tr>
                          <w:tr w:rsidR="00E70DB1" w:rsidRPr="003D0DF3" w:rsidTr="00574D8F">
                            <w:trPr>
                              <w:trHeight w:hRule="exact" w:val="312"/>
                              <w:jc w:val="center"/>
                            </w:trPr>
                            <w:tc>
                              <w:tcPr>
                                <w:tcW w:w="11123" w:type="dxa"/>
                                <w:gridSpan w:val="15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:rsidR="00E70DB1" w:rsidRPr="00583397" w:rsidRDefault="00E70DB1" w:rsidP="00583397">
                                <w:pPr>
                                  <w:spacing w:before="20"/>
                                  <w:ind w:right="930"/>
                                  <w:jc w:val="right"/>
                                  <w:rPr>
                                    <w:spacing w:val="-6"/>
                                    <w:sz w:val="20"/>
                                  </w:rPr>
                                </w:pPr>
                                <w:r w:rsidRPr="00E83E71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Формат А4          </w:t>
                                </w:r>
                                <w:r w:rsidR="00260320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Файл ЧОНФ.ГАЗ-КГС.107</w:t>
                                </w:r>
                                <w:r w:rsidR="00583397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-П-СП</w:t>
                                </w:r>
                                <w:r w:rsidR="005C6917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.ОВОС</w:t>
                                </w:r>
                                <w:r w:rsidR="00191E30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.00.00-СП-001_0</w:t>
                                </w:r>
                                <w:r w:rsidR="00583397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.</w:t>
                                </w:r>
                                <w:proofErr w:type="spellStart"/>
                                <w:r w:rsidR="00583397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  <w:lang w:val="en-US"/>
                                  </w:rPr>
                                  <w:t>docx</w:t>
                                </w:r>
                                <w:proofErr w:type="spellEnd"/>
                              </w:p>
                            </w:tc>
                          </w:tr>
                        </w:tbl>
                        <w:p w:rsidR="00E70DB1" w:rsidRPr="00E83E71" w:rsidRDefault="00E70DB1" w:rsidP="00E70DB1">
                          <w:pPr>
                            <w:spacing w:before="20"/>
                            <w:ind w:right="930"/>
                            <w:jc w:val="righ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0" o:spid="_x0000_s1027" type="#_x0000_t202" style="position:absolute;margin-left:10.85pt;margin-top:15.4pt;width:576.7pt;height:816.5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" filled="f" stroked="f">
              <v:textbox inset="0,0,0,0">
                <w:txbxContent>
                  <w:tbl>
                    <w:tblPr>
                      <w:tblW w:w="11123" w:type="dxa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 w:firstRow="0" w:lastRow="0" w:firstColumn="0" w:lastColumn="0" w:noHBand="0" w:noVBand="0"/>
                    </w:tblPr>
                    <w:tblGrid>
                      <w:gridCol w:w="236"/>
                      <w:gridCol w:w="66"/>
                      <w:gridCol w:w="213"/>
                      <w:gridCol w:w="91"/>
                      <w:gridCol w:w="306"/>
                      <w:gridCol w:w="567"/>
                      <w:gridCol w:w="629"/>
                      <w:gridCol w:w="567"/>
                      <w:gridCol w:w="567"/>
                      <w:gridCol w:w="839"/>
                      <w:gridCol w:w="570"/>
                      <w:gridCol w:w="3682"/>
                      <w:gridCol w:w="856"/>
                      <w:gridCol w:w="835"/>
                      <w:gridCol w:w="1099"/>
                    </w:tblGrid>
                    <w:tr w:rsidR="00E70DB1" w:rsidTr="00574D8F">
                      <w:trPr>
                        <w:trHeight w:hRule="exact" w:val="510"/>
                        <w:jc w:val="center"/>
                      </w:trPr>
                      <w:tc>
                        <w:tcPr>
                          <w:tcW w:w="302" w:type="dxa"/>
                          <w:gridSpan w:val="2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E70DB1" w:rsidRPr="007D62BA" w:rsidRDefault="00E70DB1" w:rsidP="001D67C1">
                          <w:pPr>
                            <w:ind w:left="113" w:right="-57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304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E70DB1" w:rsidRPr="00B1532F" w:rsidRDefault="00E70DB1" w:rsidP="001D67C1">
                          <w:pPr>
                            <w:rPr>
                              <w:rFonts w:ascii="Arial" w:hAnsi="Arial" w:cs="Arial"/>
                              <w:spacing w:val="-16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306" w:type="dxa"/>
                          <w:tcBorders>
                            <w:top w:val="nil"/>
                            <w:left w:val="nil"/>
                            <w:bottom w:val="nil"/>
                          </w:tcBorders>
                          <w:textDirection w:val="btLr"/>
                          <w:vAlign w:val="center"/>
                        </w:tcPr>
                        <w:p w:rsidR="00E70DB1" w:rsidRPr="00B1532F" w:rsidRDefault="00E70DB1" w:rsidP="001D67C1">
                          <w:pPr>
                            <w:rPr>
                              <w:rFonts w:ascii="Arial" w:hAnsi="Arial" w:cs="Arial"/>
                              <w:spacing w:val="-16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10211" w:type="dxa"/>
                          <w:gridSpan w:val="10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jc w:val="center"/>
                            <w:rPr>
                              <w:szCs w:val="24"/>
                            </w:rPr>
                          </w:pPr>
                        </w:p>
                      </w:tc>
                    </w:tr>
                    <w:tr w:rsidR="00E70DB1" w:rsidTr="00574D8F">
                      <w:trPr>
                        <w:trHeight w:hRule="exact" w:val="794"/>
                        <w:jc w:val="center"/>
                      </w:trPr>
                      <w:tc>
                        <w:tcPr>
                          <w:tcW w:w="30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E70DB1" w:rsidRPr="007D62BA" w:rsidRDefault="00E70DB1" w:rsidP="001D67C1">
                          <w:pPr>
                            <w:ind w:left="113" w:right="-57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304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E70DB1" w:rsidRPr="00B1532F" w:rsidRDefault="00E70DB1" w:rsidP="001D67C1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306" w:type="dxa"/>
                          <w:tcBorders>
                            <w:top w:val="nil"/>
                            <w:left w:val="nil"/>
                            <w:bottom w:val="nil"/>
                          </w:tcBorders>
                          <w:textDirection w:val="btLr"/>
                          <w:vAlign w:val="center"/>
                        </w:tcPr>
                        <w:p w:rsidR="00E70DB1" w:rsidRPr="00B1532F" w:rsidRDefault="00E70DB1" w:rsidP="001D67C1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10211" w:type="dxa"/>
                          <w:gridSpan w:val="10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jc w:val="center"/>
                            <w:rPr>
                              <w:szCs w:val="24"/>
                            </w:rPr>
                          </w:pPr>
                        </w:p>
                      </w:tc>
                    </w:tr>
                    <w:tr w:rsidR="00E70DB1" w:rsidTr="00574D8F">
                      <w:trPr>
                        <w:trHeight w:hRule="exact" w:val="1134"/>
                        <w:jc w:val="center"/>
                      </w:trPr>
                      <w:tc>
                        <w:tcPr>
                          <w:tcW w:w="30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E70DB1" w:rsidRPr="007D62BA" w:rsidRDefault="00E70DB1" w:rsidP="001D67C1">
                          <w:pPr>
                            <w:ind w:left="113" w:right="-57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304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E70DB1" w:rsidRPr="001E7083" w:rsidRDefault="00E70DB1" w:rsidP="001D67C1">
                          <w:pPr>
                            <w:rPr>
                              <w:rFonts w:ascii="Arial" w:hAnsi="Arial" w:cs="Arial"/>
                              <w:spacing w:val="-4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306" w:type="dxa"/>
                          <w:tcBorders>
                            <w:top w:val="nil"/>
                            <w:left w:val="nil"/>
                            <w:bottom w:val="nil"/>
                          </w:tcBorders>
                          <w:textDirection w:val="btLr"/>
                          <w:vAlign w:val="center"/>
                        </w:tcPr>
                        <w:p w:rsidR="00E70DB1" w:rsidRPr="001E7083" w:rsidRDefault="00E70DB1" w:rsidP="001D67C1">
                          <w:pPr>
                            <w:rPr>
                              <w:rFonts w:ascii="Arial" w:hAnsi="Arial" w:cs="Arial"/>
                              <w:spacing w:val="-4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10211" w:type="dxa"/>
                          <w:gridSpan w:val="10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jc w:val="center"/>
                            <w:rPr>
                              <w:szCs w:val="24"/>
                            </w:rPr>
                          </w:pPr>
                        </w:p>
                      </w:tc>
                    </w:tr>
                    <w:tr w:rsidR="00E70DB1" w:rsidTr="001D67C1">
                      <w:trPr>
                        <w:trHeight w:hRule="exact" w:val="1134"/>
                        <w:jc w:val="center"/>
                      </w:trPr>
                      <w:tc>
                        <w:tcPr>
                          <w:tcW w:w="30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E70DB1" w:rsidRPr="007D62BA" w:rsidRDefault="00E70DB1" w:rsidP="001D67C1">
                          <w:pPr>
                            <w:ind w:left="113" w:right="-57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304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E70DB1" w:rsidRPr="00B1532F" w:rsidRDefault="00E70DB1" w:rsidP="001D67C1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306" w:type="dxa"/>
                          <w:tcBorders>
                            <w:top w:val="nil"/>
                            <w:left w:val="nil"/>
                            <w:bottom w:val="nil"/>
                          </w:tcBorders>
                          <w:textDirection w:val="btLr"/>
                          <w:vAlign w:val="center"/>
                        </w:tcPr>
                        <w:p w:rsidR="00E70DB1" w:rsidRPr="00B1532F" w:rsidRDefault="00E70DB1" w:rsidP="001D67C1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10211" w:type="dxa"/>
                          <w:gridSpan w:val="10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jc w:val="center"/>
                            <w:rPr>
                              <w:szCs w:val="24"/>
                            </w:rPr>
                          </w:pPr>
                        </w:p>
                      </w:tc>
                    </w:tr>
                    <w:tr w:rsidR="00E70DB1" w:rsidTr="001D67C1">
                      <w:trPr>
                        <w:trHeight w:hRule="exact" w:val="567"/>
                        <w:jc w:val="center"/>
                      </w:trPr>
                      <w:tc>
                        <w:tcPr>
                          <w:tcW w:w="302" w:type="dxa"/>
                          <w:gridSpan w:val="2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E70DB1" w:rsidRPr="007D62BA" w:rsidRDefault="00E70DB1" w:rsidP="001D67C1">
                          <w:pPr>
                            <w:ind w:left="113" w:right="-57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304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E70DB1" w:rsidRPr="001E7083" w:rsidRDefault="00E70DB1" w:rsidP="001D67C1">
                          <w:pPr>
                            <w:rPr>
                              <w:rFonts w:ascii="Arial" w:hAnsi="Arial" w:cs="Arial"/>
                              <w:spacing w:val="-16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306" w:type="dxa"/>
                          <w:tcBorders>
                            <w:top w:val="nil"/>
                            <w:left w:val="nil"/>
                            <w:bottom w:val="nil"/>
                          </w:tcBorders>
                          <w:textDirection w:val="btLr"/>
                          <w:vAlign w:val="center"/>
                        </w:tcPr>
                        <w:p w:rsidR="00E70DB1" w:rsidRPr="001E7083" w:rsidRDefault="00E70DB1" w:rsidP="001D67C1">
                          <w:pPr>
                            <w:rPr>
                              <w:rFonts w:ascii="Arial" w:hAnsi="Arial" w:cs="Arial"/>
                              <w:spacing w:val="-16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10211" w:type="dxa"/>
                          <w:gridSpan w:val="10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jc w:val="center"/>
                            <w:rPr>
                              <w:szCs w:val="24"/>
                            </w:rPr>
                          </w:pPr>
                        </w:p>
                      </w:tc>
                    </w:tr>
                    <w:tr w:rsidR="00E70DB1" w:rsidTr="001D67C1">
                      <w:trPr>
                        <w:trHeight w:hRule="exact" w:val="851"/>
                        <w:jc w:val="center"/>
                      </w:trPr>
                      <w:tc>
                        <w:tcPr>
                          <w:tcW w:w="30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E70DB1" w:rsidRPr="007D62BA" w:rsidRDefault="00E70DB1" w:rsidP="001D67C1">
                          <w:pPr>
                            <w:ind w:left="-57" w:right="-57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304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E70DB1" w:rsidRPr="00B1532F" w:rsidRDefault="00E70DB1" w:rsidP="001D67C1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306" w:type="dxa"/>
                          <w:tcBorders>
                            <w:top w:val="nil"/>
                            <w:left w:val="nil"/>
                            <w:bottom w:val="nil"/>
                          </w:tcBorders>
                          <w:textDirection w:val="btLr"/>
                          <w:vAlign w:val="center"/>
                        </w:tcPr>
                        <w:p w:rsidR="00E70DB1" w:rsidRPr="00B1532F" w:rsidRDefault="00E70DB1" w:rsidP="001D67C1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10211" w:type="dxa"/>
                          <w:gridSpan w:val="10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jc w:val="center"/>
                            <w:rPr>
                              <w:szCs w:val="24"/>
                            </w:rPr>
                          </w:pPr>
                        </w:p>
                      </w:tc>
                    </w:tr>
                    <w:tr w:rsidR="00E70DB1" w:rsidTr="001D67C1">
                      <w:trPr>
                        <w:trHeight w:hRule="exact" w:val="1134"/>
                        <w:jc w:val="center"/>
                      </w:trPr>
                      <w:tc>
                        <w:tcPr>
                          <w:tcW w:w="30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E70DB1" w:rsidRPr="007D62BA" w:rsidRDefault="00E70DB1" w:rsidP="001D67C1">
                          <w:pPr>
                            <w:ind w:left="-57" w:right="-57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304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E70DB1" w:rsidRPr="001E7083" w:rsidRDefault="00E70DB1" w:rsidP="001D67C1">
                          <w:pPr>
                            <w:rPr>
                              <w:rFonts w:ascii="Arial" w:hAnsi="Arial" w:cs="Arial"/>
                              <w:spacing w:val="-4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306" w:type="dxa"/>
                          <w:tcBorders>
                            <w:top w:val="nil"/>
                            <w:left w:val="nil"/>
                            <w:bottom w:val="nil"/>
                          </w:tcBorders>
                          <w:textDirection w:val="btLr"/>
                          <w:vAlign w:val="center"/>
                        </w:tcPr>
                        <w:p w:rsidR="00E70DB1" w:rsidRPr="001E7083" w:rsidRDefault="00E70DB1" w:rsidP="001D67C1">
                          <w:pPr>
                            <w:rPr>
                              <w:rFonts w:ascii="Arial" w:hAnsi="Arial" w:cs="Arial"/>
                              <w:spacing w:val="-4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10211" w:type="dxa"/>
                          <w:gridSpan w:val="10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jc w:val="center"/>
                            <w:rPr>
                              <w:szCs w:val="24"/>
                            </w:rPr>
                          </w:pPr>
                        </w:p>
                      </w:tc>
                    </w:tr>
                    <w:tr w:rsidR="00E70DB1" w:rsidTr="001D67C1">
                      <w:trPr>
                        <w:trHeight w:hRule="exact" w:val="1134"/>
                        <w:jc w:val="center"/>
                      </w:trPr>
                      <w:tc>
                        <w:tcPr>
                          <w:tcW w:w="30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E70DB1" w:rsidRPr="007D62BA" w:rsidRDefault="00E70DB1" w:rsidP="001D67C1">
                          <w:pPr>
                            <w:ind w:left="-57" w:right="-57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304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E70DB1" w:rsidRPr="00B1532F" w:rsidRDefault="00E70DB1" w:rsidP="001D67C1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306" w:type="dxa"/>
                          <w:tcBorders>
                            <w:top w:val="nil"/>
                            <w:left w:val="nil"/>
                            <w:bottom w:val="nil"/>
                          </w:tcBorders>
                          <w:textDirection w:val="btLr"/>
                          <w:vAlign w:val="center"/>
                        </w:tcPr>
                        <w:p w:rsidR="00E70DB1" w:rsidRPr="00B1532F" w:rsidRDefault="00E70DB1" w:rsidP="001D67C1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10211" w:type="dxa"/>
                          <w:gridSpan w:val="10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jc w:val="center"/>
                            <w:rPr>
                              <w:szCs w:val="24"/>
                            </w:rPr>
                          </w:pPr>
                        </w:p>
                      </w:tc>
                    </w:tr>
                    <w:tr w:rsidR="00E70DB1" w:rsidTr="001D67C1">
                      <w:trPr>
                        <w:trHeight w:hRule="exact" w:val="567"/>
                        <w:jc w:val="center"/>
                      </w:trPr>
                      <w:tc>
                        <w:tcPr>
                          <w:tcW w:w="302" w:type="dxa"/>
                          <w:gridSpan w:val="2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E70DB1" w:rsidRPr="007D62BA" w:rsidRDefault="00E70DB1" w:rsidP="001D67C1">
                          <w:pPr>
                            <w:ind w:left="113" w:right="-57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304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E70DB1" w:rsidRPr="001E7083" w:rsidRDefault="00E70DB1" w:rsidP="001D67C1">
                          <w:pPr>
                            <w:rPr>
                              <w:rFonts w:ascii="Arial" w:hAnsi="Arial" w:cs="Arial"/>
                              <w:spacing w:val="-16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306" w:type="dxa"/>
                          <w:tcBorders>
                            <w:top w:val="nil"/>
                            <w:left w:val="nil"/>
                            <w:bottom w:val="nil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E70DB1" w:rsidRPr="001E7083" w:rsidRDefault="00E70DB1" w:rsidP="001D67C1">
                          <w:pPr>
                            <w:rPr>
                              <w:rFonts w:ascii="Arial" w:hAnsi="Arial" w:cs="Arial"/>
                              <w:spacing w:val="-16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10211" w:type="dxa"/>
                          <w:gridSpan w:val="10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jc w:val="center"/>
                            <w:rPr>
                              <w:szCs w:val="24"/>
                            </w:rPr>
                          </w:pPr>
                        </w:p>
                      </w:tc>
                    </w:tr>
                    <w:tr w:rsidR="00E70DB1" w:rsidTr="001D67C1">
                      <w:trPr>
                        <w:trHeight w:hRule="exact" w:val="851"/>
                        <w:jc w:val="center"/>
                      </w:trPr>
                      <w:tc>
                        <w:tcPr>
                          <w:tcW w:w="30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</w:tcPr>
                        <w:p w:rsidR="00E70DB1" w:rsidRPr="007D62BA" w:rsidRDefault="00E70DB1" w:rsidP="001D67C1">
                          <w:pPr>
                            <w:ind w:left="-57" w:right="-57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304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E70DB1" w:rsidRPr="00B1532F" w:rsidRDefault="00E70DB1" w:rsidP="001D67C1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306" w:type="dxa"/>
                          <w:tcBorders>
                            <w:top w:val="nil"/>
                            <w:left w:val="nil"/>
                            <w:bottom w:val="nil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E70DB1" w:rsidRPr="00B1532F" w:rsidRDefault="00E70DB1" w:rsidP="001D67C1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10211" w:type="dxa"/>
                          <w:gridSpan w:val="10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jc w:val="center"/>
                            <w:rPr>
                              <w:szCs w:val="24"/>
                            </w:rPr>
                          </w:pPr>
                        </w:p>
                      </w:tc>
                    </w:tr>
                    <w:tr w:rsidR="00E70DB1" w:rsidTr="001D67C1">
                      <w:trPr>
                        <w:trHeight w:hRule="exact" w:val="1134"/>
                        <w:jc w:val="center"/>
                      </w:trPr>
                      <w:tc>
                        <w:tcPr>
                          <w:tcW w:w="30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</w:tcPr>
                        <w:p w:rsidR="00E70DB1" w:rsidRPr="007D62BA" w:rsidRDefault="00E70DB1" w:rsidP="001D67C1">
                          <w:pPr>
                            <w:ind w:left="-57" w:right="-57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304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E70DB1" w:rsidRPr="001E7083" w:rsidRDefault="00E70DB1" w:rsidP="001D67C1">
                          <w:pPr>
                            <w:rPr>
                              <w:rFonts w:ascii="Arial" w:hAnsi="Arial" w:cs="Arial"/>
                              <w:spacing w:val="-4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306" w:type="dxa"/>
                          <w:tcBorders>
                            <w:top w:val="nil"/>
                            <w:left w:val="nil"/>
                            <w:bottom w:val="nil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E70DB1" w:rsidRPr="001E7083" w:rsidRDefault="00E70DB1" w:rsidP="001D67C1">
                          <w:pPr>
                            <w:rPr>
                              <w:rFonts w:ascii="Arial" w:hAnsi="Arial" w:cs="Arial"/>
                              <w:spacing w:val="-4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10211" w:type="dxa"/>
                          <w:gridSpan w:val="10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jc w:val="center"/>
                            <w:rPr>
                              <w:szCs w:val="24"/>
                            </w:rPr>
                          </w:pPr>
                        </w:p>
                      </w:tc>
                    </w:tr>
                    <w:tr w:rsidR="00E70DB1" w:rsidTr="001D67C1">
                      <w:trPr>
                        <w:trHeight w:hRule="exact" w:val="1134"/>
                        <w:jc w:val="center"/>
                      </w:trPr>
                      <w:tc>
                        <w:tcPr>
                          <w:tcW w:w="30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</w:tcPr>
                        <w:p w:rsidR="00E70DB1" w:rsidRPr="007D62BA" w:rsidRDefault="00E70DB1" w:rsidP="001D67C1">
                          <w:pPr>
                            <w:ind w:left="-57" w:right="-57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304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E70DB1" w:rsidRPr="00B1532F" w:rsidRDefault="00E70DB1" w:rsidP="001D67C1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306" w:type="dxa"/>
                          <w:tcBorders>
                            <w:top w:val="nil"/>
                            <w:left w:val="nil"/>
                            <w:bottom w:val="nil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E70DB1" w:rsidRPr="00B1532F" w:rsidRDefault="00E70DB1" w:rsidP="001D67C1">
                          <w:pPr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10211" w:type="dxa"/>
                          <w:gridSpan w:val="10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jc w:val="center"/>
                            <w:rPr>
                              <w:szCs w:val="24"/>
                            </w:rPr>
                          </w:pPr>
                        </w:p>
                      </w:tc>
                    </w:tr>
                    <w:tr w:rsidR="00E70DB1" w:rsidTr="001D67C1">
                      <w:trPr>
                        <w:cantSplit/>
                        <w:trHeight w:hRule="exact" w:val="1418"/>
                        <w:jc w:val="center"/>
                      </w:trPr>
                      <w:tc>
                        <w:tcPr>
                          <w:tcW w:w="236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5E3531" w:rsidRDefault="00E70DB1" w:rsidP="001D67C1">
                          <w:pPr>
                            <w:ind w:left="-57" w:right="-57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79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E70DB1" w:rsidRPr="005E3531" w:rsidRDefault="00E70DB1" w:rsidP="001D67C1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5E3531"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>Взам</w:t>
                          </w:r>
                          <w:proofErr w:type="spellEnd"/>
                          <w:r w:rsidRPr="005E3531"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>. инв. №</w:t>
                          </w:r>
                        </w:p>
                      </w:tc>
                      <w:tc>
                        <w:tcPr>
                          <w:tcW w:w="397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E70DB1" w:rsidRPr="007D62BA" w:rsidRDefault="00E70DB1" w:rsidP="001D67C1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10211" w:type="dxa"/>
                          <w:gridSpan w:val="10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jc w:val="center"/>
                            <w:rPr>
                              <w:szCs w:val="24"/>
                            </w:rPr>
                          </w:pPr>
                        </w:p>
                      </w:tc>
                    </w:tr>
                    <w:tr w:rsidR="00E70DB1" w:rsidTr="001D67C1">
                      <w:trPr>
                        <w:trHeight w:hRule="exact" w:val="1134"/>
                        <w:jc w:val="center"/>
                      </w:trPr>
                      <w:tc>
                        <w:tcPr>
                          <w:tcW w:w="236" w:type="dxa"/>
                          <w:vMerge/>
                          <w:tcBorders>
                            <w:left w:val="nil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5E3531" w:rsidRDefault="00E70DB1" w:rsidP="001D67C1">
                          <w:pPr>
                            <w:ind w:left="-57" w:right="-57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79" w:type="dxa"/>
                          <w:gridSpan w:val="2"/>
                          <w:vMerge w:val="restart"/>
                          <w:tcBorders>
                            <w:top w:val="single" w:sz="6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E70DB1" w:rsidRPr="005E3531" w:rsidRDefault="00E70DB1" w:rsidP="001D67C1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5E3531"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gridSpan w:val="2"/>
                          <w:vMerge w:val="restart"/>
                          <w:tcBorders>
                            <w:top w:val="single" w:sz="6" w:space="0" w:color="auto"/>
                            <w:left w:val="single" w:sz="12" w:space="0" w:color="auto"/>
                            <w:bottom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E70DB1" w:rsidRPr="007D62BA" w:rsidRDefault="00E70DB1" w:rsidP="001D67C1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10211" w:type="dxa"/>
                          <w:gridSpan w:val="10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jc w:val="center"/>
                            <w:rPr>
                              <w:szCs w:val="24"/>
                            </w:rPr>
                          </w:pPr>
                        </w:p>
                      </w:tc>
                    </w:tr>
                    <w:tr w:rsidR="00E70DB1" w:rsidTr="001D67C1">
                      <w:trPr>
                        <w:trHeight w:val="284"/>
                        <w:jc w:val="center"/>
                      </w:trPr>
                      <w:tc>
                        <w:tcPr>
                          <w:tcW w:w="236" w:type="dxa"/>
                          <w:vMerge/>
                          <w:tcBorders>
                            <w:left w:val="nil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5E3531" w:rsidRDefault="00E70DB1" w:rsidP="001D67C1">
                          <w:pPr>
                            <w:ind w:left="-57" w:right="-57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79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E70DB1" w:rsidRPr="005E3531" w:rsidRDefault="00E70DB1" w:rsidP="001D67C1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E70DB1" w:rsidRPr="007D62BA" w:rsidRDefault="00E70DB1" w:rsidP="001D67C1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ind w:left="-57" w:right="-57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629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ind w:left="-57" w:right="-57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ind w:left="-57" w:right="-57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ind w:left="-57" w:right="-57"/>
                            <w:jc w:val="center"/>
                            <w:rPr>
                              <w:rFonts w:ascii="Arial" w:hAnsi="Arial" w:cs="Arial"/>
                              <w:spacing w:val="-6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839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ind w:left="-57" w:right="-57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ind w:left="-57" w:right="-113"/>
                            <w:jc w:val="center"/>
                            <w:rPr>
                              <w:rFonts w:ascii="Arial" w:hAnsi="Arial" w:cs="Arial"/>
                              <w:spacing w:val="-6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6472" w:type="dxa"/>
                          <w:gridSpan w:val="4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5C6917" w:rsidRDefault="00260320" w:rsidP="001D67C1">
                          <w:pPr>
                            <w:jc w:val="center"/>
                            <w:rPr>
                              <w:rFonts w:ascii="Arial" w:hAnsi="Arial" w:cs="Arial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</w:rPr>
                            <w:t>ЧОНФ.ГАЗ-КГС.107</w:t>
                          </w:r>
                          <w:r w:rsidR="00583397" w:rsidRPr="005C6917"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</w:rPr>
                            <w:t>-П-СП</w:t>
                          </w:r>
                          <w:r w:rsidR="005C6917" w:rsidRPr="005C6917"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</w:rPr>
                            <w:t>.ОВОС</w:t>
                          </w:r>
                          <w:r w:rsidR="00191E30" w:rsidRPr="005C6917"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</w:rPr>
                            <w:t>.00.00-СП-001</w:t>
                          </w:r>
                        </w:p>
                      </w:tc>
                    </w:tr>
                    <w:tr w:rsidR="00E70DB1" w:rsidTr="001D67C1">
                      <w:trPr>
                        <w:trHeight w:hRule="exact" w:val="284"/>
                        <w:jc w:val="center"/>
                      </w:trPr>
                      <w:tc>
                        <w:tcPr>
                          <w:tcW w:w="236" w:type="dxa"/>
                          <w:vMerge/>
                          <w:tcBorders>
                            <w:left w:val="nil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5E3531" w:rsidRDefault="00E70DB1" w:rsidP="001D67C1">
                          <w:pPr>
                            <w:ind w:left="-57" w:right="-57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79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E70DB1" w:rsidRPr="005E3531" w:rsidRDefault="00E70DB1" w:rsidP="001D67C1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E70DB1" w:rsidRPr="007D62BA" w:rsidRDefault="00E70DB1" w:rsidP="001D67C1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ind w:left="-57" w:right="-57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629" w:type="dxa"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ind w:left="-57" w:right="-57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ind w:left="-57" w:right="-57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ind w:left="-57" w:right="-57"/>
                            <w:jc w:val="center"/>
                            <w:rPr>
                              <w:rFonts w:ascii="Arial" w:hAnsi="Arial" w:cs="Arial"/>
                              <w:spacing w:val="-6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839" w:type="dxa"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ind w:left="-57" w:right="-57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ind w:left="-57" w:right="-113"/>
                            <w:jc w:val="center"/>
                            <w:rPr>
                              <w:rFonts w:ascii="Arial" w:hAnsi="Arial" w:cs="Arial"/>
                              <w:spacing w:val="-6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6472" w:type="dxa"/>
                          <w:gridSpan w:val="4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jc w:val="center"/>
                            <w:rPr>
                              <w:rFonts w:ascii="Arial" w:hAnsi="Arial" w:cs="Arial"/>
                              <w:szCs w:val="24"/>
                            </w:rPr>
                          </w:pPr>
                        </w:p>
                      </w:tc>
                    </w:tr>
                    <w:tr w:rsidR="00E70DB1" w:rsidTr="001D67C1">
                      <w:trPr>
                        <w:trHeight w:hRule="exact" w:val="284"/>
                        <w:jc w:val="center"/>
                      </w:trPr>
                      <w:tc>
                        <w:tcPr>
                          <w:tcW w:w="236" w:type="dxa"/>
                          <w:vMerge/>
                          <w:tcBorders>
                            <w:left w:val="nil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5E3531" w:rsidRDefault="00E70DB1" w:rsidP="001D67C1">
                          <w:pPr>
                            <w:ind w:left="-57" w:right="-57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79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E70DB1" w:rsidRPr="005E3531" w:rsidRDefault="00E70DB1" w:rsidP="001D67C1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E70DB1" w:rsidRPr="007D62BA" w:rsidRDefault="00E70DB1" w:rsidP="001D67C1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1A5A9D" w:rsidRDefault="00E70DB1" w:rsidP="001D67C1">
                          <w:pPr>
                            <w:ind w:left="-113" w:right="-113"/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1A5A9D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629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1A5A9D" w:rsidRDefault="00E70DB1" w:rsidP="001D67C1">
                          <w:pPr>
                            <w:ind w:left="-113" w:right="-170"/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1A5A9D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Кол.уч</w:t>
                          </w:r>
                          <w:proofErr w:type="spellEnd"/>
                          <w:r w:rsidRPr="001A5A9D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.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1A5A9D" w:rsidRDefault="00E70DB1" w:rsidP="001D67C1">
                          <w:pPr>
                            <w:ind w:left="-113" w:right="-113"/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1A5A9D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1A5A9D" w:rsidRDefault="00E70DB1" w:rsidP="001D67C1">
                          <w:pPr>
                            <w:ind w:left="-113" w:right="-113"/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1A5A9D">
                            <w:rPr>
                              <w:rFonts w:ascii="Arial" w:hAnsi="Arial"/>
                              <w:spacing w:val="-20"/>
                              <w:sz w:val="16"/>
                              <w:szCs w:val="16"/>
                            </w:rPr>
                            <w:t>№</w:t>
                          </w: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1A5A9D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док.</w:t>
                          </w:r>
                        </w:p>
                      </w:tc>
                      <w:tc>
                        <w:tcPr>
                          <w:tcW w:w="839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1A5A9D" w:rsidRDefault="00E70DB1" w:rsidP="001D67C1">
                          <w:pPr>
                            <w:ind w:left="-113" w:right="-113"/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1A5A9D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Подпись</w:t>
                          </w: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1A5A9D" w:rsidRDefault="00E70DB1" w:rsidP="001D67C1">
                          <w:pPr>
                            <w:ind w:left="-113" w:right="-113"/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1A5A9D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472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jc w:val="center"/>
                            <w:rPr>
                              <w:rFonts w:ascii="Arial" w:hAnsi="Arial" w:cs="Arial"/>
                              <w:szCs w:val="24"/>
                            </w:rPr>
                          </w:pPr>
                        </w:p>
                      </w:tc>
                    </w:tr>
                    <w:tr w:rsidR="00E70DB1" w:rsidTr="001D67C1">
                      <w:trPr>
                        <w:trHeight w:hRule="exact" w:val="284"/>
                        <w:jc w:val="center"/>
                      </w:trPr>
                      <w:tc>
                        <w:tcPr>
                          <w:tcW w:w="236" w:type="dxa"/>
                          <w:vMerge/>
                          <w:tcBorders>
                            <w:left w:val="nil"/>
                            <w:bottom w:val="nil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5E3531" w:rsidRDefault="00E70DB1" w:rsidP="001D67C1">
                          <w:pPr>
                            <w:ind w:left="-57" w:right="-57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79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E70DB1" w:rsidRPr="005E3531" w:rsidRDefault="00E70DB1" w:rsidP="001D67C1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5E3531"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>Инв. № подл.</w:t>
                          </w:r>
                        </w:p>
                      </w:tc>
                      <w:tc>
                        <w:tcPr>
                          <w:tcW w:w="397" w:type="dxa"/>
                          <w:gridSpan w:val="2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textDirection w:val="btLr"/>
                          <w:vAlign w:val="center"/>
                        </w:tcPr>
                        <w:p w:rsidR="00E70DB1" w:rsidRPr="007D62BA" w:rsidRDefault="00E70DB1" w:rsidP="001D67C1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1196" w:type="dxa"/>
                          <w:gridSpan w:val="2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2438C2" w:rsidRDefault="00E70DB1" w:rsidP="001D67C1">
                          <w:pPr>
                            <w:ind w:left="-57" w:right="-57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Разраб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top w:val="single" w:sz="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CB0A68" w:rsidP="002F0BE1">
                          <w:pPr>
                            <w:ind w:left="-57" w:right="-57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Сербин</w:t>
                          </w:r>
                        </w:p>
                      </w:tc>
                      <w:tc>
                        <w:tcPr>
                          <w:tcW w:w="839" w:type="dxa"/>
                          <w:tcBorders>
                            <w:top w:val="single" w:sz="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ind w:left="-113" w:right="-113"/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ind w:left="-57" w:right="-113"/>
                            <w:jc w:val="center"/>
                            <w:rPr>
                              <w:rFonts w:ascii="Arial" w:hAnsi="Arial" w:cs="Arial"/>
                              <w:spacing w:val="-6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682" w:type="dxa"/>
                          <w:vMerge w:val="restart"/>
                          <w:tcBorders>
                            <w:top w:val="single" w:sz="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CB3F3F" w:rsidRDefault="00647C3D" w:rsidP="001D67C1">
                          <w:pPr>
                            <w:jc w:val="center"/>
                            <w:rPr>
                              <w:rFonts w:ascii="Arial" w:hAnsi="Arial" w:cs="Arial"/>
                              <w:sz w:val="20"/>
                            </w:rPr>
                          </w:pPr>
                          <w:r w:rsidRPr="00067645">
                            <w:rPr>
                              <w:rFonts w:ascii="Arial" w:hAnsi="Arial"/>
                              <w:kern w:val="18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067645">
                            <w:rPr>
                              <w:rFonts w:ascii="Arial" w:hAnsi="Arial"/>
                              <w:kern w:val="18"/>
                              <w:sz w:val="18"/>
                              <w:szCs w:val="18"/>
                            </w:rPr>
                            <w:instrText xml:space="preserve"> DOCPROPERTY  "Наименование_документа"</w:instrText>
                          </w:r>
                          <w:r w:rsidRPr="00067645">
                            <w:rPr>
                              <w:rFonts w:ascii="Arial" w:hAnsi="Arial"/>
                              <w:kern w:val="18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CB0A68">
                            <w:rPr>
                              <w:rFonts w:ascii="Arial" w:hAnsi="Arial"/>
                              <w:kern w:val="18"/>
                              <w:sz w:val="18"/>
                              <w:szCs w:val="18"/>
                            </w:rPr>
                            <w:t>Состав проектной документации</w:t>
                          </w:r>
                          <w:r w:rsidRPr="00067645">
                            <w:rPr>
                              <w:rFonts w:ascii="Arial" w:hAnsi="Arial"/>
                              <w:kern w:val="18"/>
                              <w:sz w:val="18"/>
                              <w:szCs w:val="18"/>
                            </w:rPr>
                            <w:fldChar w:fldCharType="end"/>
                          </w:r>
                          <w:r w:rsidRPr="00067645">
                            <w:rPr>
                              <w:rFonts w:ascii="Arial" w:hAnsi="Arial"/>
                              <w:kern w:val="18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067645">
                            <w:rPr>
                              <w:rFonts w:ascii="Arial" w:hAnsi="Arial"/>
                              <w:kern w:val="18"/>
                              <w:sz w:val="18"/>
                              <w:szCs w:val="18"/>
                            </w:rPr>
                            <w:instrText xml:space="preserve"> DOCPROPERTY  "Наименование2_документа"</w:instrText>
                          </w:r>
                          <w:r w:rsidRPr="00067645">
                            <w:rPr>
                              <w:rFonts w:ascii="Arial" w:hAnsi="Arial"/>
                              <w:kern w:val="18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CB0A68">
                            <w:rPr>
                              <w:rFonts w:ascii="Arial" w:hAnsi="Arial"/>
                              <w:kern w:val="18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067645">
                            <w:rPr>
                              <w:rFonts w:ascii="Arial" w:hAnsi="Arial"/>
                              <w:kern w:val="18"/>
                              <w:sz w:val="18"/>
                              <w:szCs w:val="18"/>
                            </w:rPr>
                            <w:fldChar w:fldCharType="end"/>
                          </w:r>
                          <w:r w:rsidRPr="00067645">
                            <w:rPr>
                              <w:rFonts w:ascii="Arial" w:hAnsi="Arial"/>
                              <w:kern w:val="18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067645">
                            <w:rPr>
                              <w:rFonts w:ascii="Arial" w:hAnsi="Arial"/>
                              <w:kern w:val="18"/>
                              <w:sz w:val="18"/>
                              <w:szCs w:val="18"/>
                            </w:rPr>
                            <w:instrText xml:space="preserve"> DOCPROPERTY  "Наименование3_документа"</w:instrText>
                          </w:r>
                          <w:r w:rsidRPr="00067645">
                            <w:rPr>
                              <w:rFonts w:ascii="Arial" w:hAnsi="Arial"/>
                              <w:kern w:val="18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CB0A68">
                            <w:rPr>
                              <w:rFonts w:ascii="Arial" w:hAnsi="Arial"/>
                              <w:kern w:val="18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067645">
                            <w:rPr>
                              <w:rFonts w:ascii="Arial" w:hAnsi="Arial"/>
                              <w:kern w:val="18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c>
                      <w:tc>
                        <w:tcPr>
                          <w:tcW w:w="856" w:type="dxa"/>
                          <w:tcBorders>
                            <w:top w:val="single" w:sz="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F93F12" w:rsidRDefault="00E70DB1" w:rsidP="001D67C1">
                          <w:pPr>
                            <w:ind w:left="-57" w:right="-57"/>
                            <w:jc w:val="center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F93F12"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835" w:type="dxa"/>
                          <w:tcBorders>
                            <w:top w:val="single" w:sz="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F93F12" w:rsidRDefault="00E70DB1" w:rsidP="001D67C1">
                          <w:pPr>
                            <w:jc w:val="center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F93F12"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1099" w:type="dxa"/>
                          <w:tcBorders>
                            <w:top w:val="single" w:sz="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F93F12" w:rsidRDefault="00E70DB1" w:rsidP="001D67C1">
                          <w:pPr>
                            <w:jc w:val="center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F93F12"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>Листов</w:t>
                          </w:r>
                        </w:p>
                      </w:tc>
                    </w:tr>
                    <w:tr w:rsidR="00E70DB1" w:rsidTr="001D67C1">
                      <w:trPr>
                        <w:trHeight w:hRule="exact" w:val="281"/>
                        <w:jc w:val="center"/>
                      </w:trPr>
                      <w:tc>
                        <w:tcPr>
                          <w:tcW w:w="236" w:type="dxa"/>
                          <w:vMerge/>
                          <w:tcBorders>
                            <w:left w:val="nil"/>
                            <w:bottom w:val="nil"/>
                            <w:right w:val="single" w:sz="12" w:space="0" w:color="auto"/>
                          </w:tcBorders>
                        </w:tcPr>
                        <w:p w:rsidR="00E70DB1" w:rsidRDefault="00E70DB1" w:rsidP="001D67C1">
                          <w:pPr>
                            <w:ind w:left="-57" w:right="-57"/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79" w:type="dxa"/>
                          <w:gridSpan w:val="2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E70DB1" w:rsidRDefault="00E70DB1" w:rsidP="001D67C1">
                          <w:pPr>
                            <w:ind w:left="-57" w:right="-57"/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E70DB1" w:rsidRDefault="00E70DB1" w:rsidP="001D67C1">
                          <w:pPr>
                            <w:ind w:left="-57" w:right="-57"/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1196" w:type="dxa"/>
                          <w:gridSpan w:val="2"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617E5C" w:rsidRDefault="00E70DB1" w:rsidP="001D67C1">
                          <w:pPr>
                            <w:ind w:left="-57" w:right="-57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2F0BE1">
                          <w:pPr>
                            <w:ind w:left="-57" w:right="-57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839" w:type="dxa"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ind w:left="-113" w:right="-113"/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ind w:left="-57" w:right="-113"/>
                            <w:jc w:val="center"/>
                            <w:rPr>
                              <w:rFonts w:ascii="Arial" w:hAnsi="Arial" w:cs="Arial"/>
                              <w:spacing w:val="-4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682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jc w:val="center"/>
                            <w:rPr>
                              <w:rFonts w:ascii="Arial" w:hAnsi="Arial" w:cs="Arial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856" w:type="dxa"/>
                          <w:tcBorders>
                            <w:top w:val="single" w:sz="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jc w:val="center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П</w:t>
                          </w:r>
                        </w:p>
                      </w:tc>
                      <w:tc>
                        <w:tcPr>
                          <w:tcW w:w="835" w:type="dxa"/>
                          <w:tcBorders>
                            <w:top w:val="single" w:sz="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Default="00E70DB1" w:rsidP="001D67C1">
                          <w:pPr>
                            <w:jc w:val="center"/>
                            <w:rPr>
                              <w:rFonts w:ascii="Arial" w:hAnsi="Arial"/>
                              <w:sz w:val="20"/>
                            </w:rPr>
                          </w:pPr>
                          <w:r w:rsidRPr="00A001B5">
                            <w:rPr>
                              <w:rFonts w:ascii="Arial" w:hAnsi="Arial" w:cs="Arial"/>
                              <w:sz w:val="20"/>
                            </w:rPr>
                            <w:fldChar w:fldCharType="begin"/>
                          </w:r>
                          <w:r w:rsidRPr="00A001B5">
                            <w:rPr>
                              <w:rFonts w:ascii="Arial" w:hAnsi="Arial" w:cs="Arial"/>
                              <w:sz w:val="20"/>
                            </w:rPr>
                            <w:instrText xml:space="preserve"> IF </w:instrText>
                          </w:r>
                          <w:r w:rsidRPr="00A001B5">
                            <w:rPr>
                              <w:rFonts w:ascii="Arial" w:hAnsi="Arial" w:cs="Arial"/>
                              <w:sz w:val="20"/>
                            </w:rPr>
                            <w:fldChar w:fldCharType="begin"/>
                          </w:r>
                          <w:r w:rsidRPr="00A001B5">
                            <w:rPr>
                              <w:rFonts w:ascii="Arial" w:hAnsi="Arial" w:cs="Arial"/>
                              <w:sz w:val="20"/>
                            </w:rPr>
                            <w:instrText xml:space="preserve"> </w:instrTex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instrText>SECTIONPAGES</w:instrText>
                          </w:r>
                          <w:r w:rsidRPr="00A001B5">
                            <w:rPr>
                              <w:rFonts w:ascii="Arial" w:hAnsi="Arial" w:cs="Arial"/>
                              <w:sz w:val="20"/>
                            </w:rPr>
                            <w:instrText xml:space="preserve"> </w:instrText>
                          </w:r>
                          <w:r w:rsidRPr="00A001B5">
                            <w:rPr>
                              <w:rFonts w:ascii="Arial" w:hAnsi="Arial" w:cs="Arial"/>
                              <w:sz w:val="20"/>
                            </w:rPr>
                            <w:fldChar w:fldCharType="separate"/>
                          </w:r>
                          <w:r w:rsidR="00260320">
                            <w:rPr>
                              <w:rFonts w:ascii="Arial" w:hAnsi="Arial"/>
                              <w:noProof/>
                              <w:sz w:val="20"/>
                            </w:rPr>
                            <w:instrText>1</w:instrText>
                          </w:r>
                          <w:r w:rsidRPr="00A001B5">
                            <w:rPr>
                              <w:rFonts w:ascii="Arial" w:hAnsi="Arial" w:cs="Arial"/>
                              <w:sz w:val="20"/>
                            </w:rPr>
                            <w:fldChar w:fldCharType="end"/>
                          </w:r>
                          <w:r w:rsidRPr="00A001B5">
                            <w:rPr>
                              <w:rFonts w:ascii="Arial" w:hAnsi="Arial" w:cs="Arial"/>
                              <w:sz w:val="20"/>
                            </w:rPr>
                            <w:instrText xml:space="preserve"> = "1" " " "1"</w:instrText>
                          </w:r>
                          <w:r w:rsidRPr="00A001B5">
                            <w:rPr>
                              <w:rFonts w:ascii="Arial" w:hAnsi="Arial" w:cs="Arial"/>
                              <w:sz w:val="20"/>
                            </w:rPr>
                            <w:fldChar w:fldCharType="separate"/>
                          </w:r>
                          <w:r w:rsidR="00260320" w:rsidRPr="00A001B5">
                            <w:rPr>
                              <w:rFonts w:ascii="Arial" w:hAnsi="Arial" w:cs="Arial"/>
                              <w:noProof/>
                              <w:sz w:val="20"/>
                            </w:rPr>
                            <w:t xml:space="preserve"> </w:t>
                          </w:r>
                          <w:r w:rsidRPr="00A001B5">
                            <w:rPr>
                              <w:rFonts w:ascii="Arial" w:hAnsi="Arial" w:cs="Arial"/>
                              <w:sz w:val="20"/>
                            </w:rPr>
                            <w:fldChar w:fldCharType="end"/>
                          </w:r>
                        </w:p>
                      </w:tc>
                      <w:tc>
                        <w:tcPr>
                          <w:tcW w:w="1099" w:type="dxa"/>
                          <w:tcBorders>
                            <w:top w:val="single" w:sz="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E70DB1" w:rsidRPr="00195935" w:rsidRDefault="00E70DB1" w:rsidP="001D67C1">
                          <w:pPr>
                            <w:jc w:val="center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instrText xml:space="preserve"> SECTIONPAGES   \* MERGEFORMAT </w:instrTex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60320">
                            <w:rPr>
                              <w:rFonts w:ascii="Arial" w:hAnsi="Arial"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c>
                    </w:tr>
                    <w:tr w:rsidR="0009619B" w:rsidTr="00D3707D">
                      <w:trPr>
                        <w:trHeight w:hRule="exact" w:val="284"/>
                        <w:jc w:val="center"/>
                      </w:trPr>
                      <w:tc>
                        <w:tcPr>
                          <w:tcW w:w="236" w:type="dxa"/>
                          <w:vMerge/>
                          <w:tcBorders>
                            <w:left w:val="nil"/>
                            <w:bottom w:val="nil"/>
                            <w:right w:val="single" w:sz="12" w:space="0" w:color="auto"/>
                          </w:tcBorders>
                        </w:tcPr>
                        <w:p w:rsidR="0009619B" w:rsidRDefault="0009619B" w:rsidP="001D67C1">
                          <w:pPr>
                            <w:ind w:left="-57" w:right="-57"/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79" w:type="dxa"/>
                          <w:gridSpan w:val="2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09619B" w:rsidRDefault="0009619B" w:rsidP="001D67C1">
                          <w:pPr>
                            <w:ind w:left="-57" w:right="-57"/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09619B" w:rsidRDefault="0009619B" w:rsidP="001D67C1">
                          <w:pPr>
                            <w:ind w:left="-57" w:right="-57"/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1196" w:type="dxa"/>
                          <w:gridSpan w:val="2"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09619B" w:rsidRDefault="0009619B" w:rsidP="001D67C1">
                          <w:pPr>
                            <w:ind w:left="-57" w:right="-57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09619B" w:rsidRDefault="0009619B" w:rsidP="002F0BE1">
                          <w:pPr>
                            <w:ind w:left="-57" w:right="-57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839" w:type="dxa"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09619B" w:rsidRDefault="0009619B" w:rsidP="001D67C1">
                          <w:pPr>
                            <w:ind w:left="-113" w:right="-113"/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09619B" w:rsidRDefault="0009619B" w:rsidP="001D67C1">
                          <w:pPr>
                            <w:ind w:left="-57" w:right="-113"/>
                            <w:jc w:val="center"/>
                            <w:rPr>
                              <w:rFonts w:ascii="Arial" w:hAnsi="Arial" w:cs="Arial"/>
                              <w:spacing w:val="-4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682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09619B" w:rsidRDefault="0009619B" w:rsidP="001D67C1">
                          <w:pPr>
                            <w:jc w:val="center"/>
                            <w:rPr>
                              <w:rFonts w:ascii="Arial" w:hAnsi="Arial" w:cs="Arial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790" w:type="dxa"/>
                          <w:gridSpan w:val="3"/>
                          <w:vMerge w:val="restart"/>
                          <w:tcBorders>
                            <w:top w:val="single" w:sz="12" w:space="0" w:color="auto"/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09619B" w:rsidRPr="00E80E07" w:rsidRDefault="00CF747B" w:rsidP="001D67C1">
                          <w:pPr>
                            <w:ind w:left="-113" w:right="-85"/>
                            <w:jc w:val="center"/>
                            <w:rPr>
                              <w:spacing w:val="-7"/>
                              <w:sz w:val="18"/>
                              <w:szCs w:val="18"/>
                            </w:rPr>
                          </w:pPr>
                          <w:r>
                            <w:rPr>
                              <w:spacing w:val="-7"/>
                              <w:sz w:val="18"/>
                              <w:szCs w:val="18"/>
                            </w:rPr>
                            <w:t>АО</w:t>
                          </w:r>
                          <w:r w:rsidR="00197BDC">
                            <w:rPr>
                              <w:spacing w:val="-7"/>
                              <w:sz w:val="18"/>
                              <w:szCs w:val="18"/>
                            </w:rPr>
                            <w:t xml:space="preserve"> </w:t>
                          </w:r>
                          <w:r w:rsidR="00197BDC">
                            <w:rPr>
                              <w:spacing w:val="-7"/>
                              <w:sz w:val="18"/>
                              <w:szCs w:val="18"/>
                            </w:rPr>
                            <w:br/>
                          </w:r>
                          <w:r w:rsidRPr="00CF747B">
                            <w:rPr>
                              <w:spacing w:val="-7"/>
                              <w:sz w:val="18"/>
                              <w:szCs w:val="18"/>
                            </w:rPr>
                            <w:t>«Институт «</w:t>
                          </w:r>
                          <w:proofErr w:type="spellStart"/>
                          <w:r w:rsidRPr="00CF747B">
                            <w:rPr>
                              <w:spacing w:val="-7"/>
                              <w:sz w:val="18"/>
                              <w:szCs w:val="18"/>
                            </w:rPr>
                            <w:t>Нефтегазпроект</w:t>
                          </w:r>
                          <w:proofErr w:type="spellEnd"/>
                          <w:r w:rsidRPr="00CF747B">
                            <w:rPr>
                              <w:spacing w:val="-7"/>
                              <w:sz w:val="18"/>
                              <w:szCs w:val="18"/>
                            </w:rPr>
                            <w:t>»</w:t>
                          </w:r>
                        </w:p>
                      </w:tc>
                    </w:tr>
                    <w:tr w:rsidR="0009619B" w:rsidTr="00D3707D">
                      <w:trPr>
                        <w:trHeight w:hRule="exact" w:val="284"/>
                        <w:jc w:val="center"/>
                      </w:trPr>
                      <w:tc>
                        <w:tcPr>
                          <w:tcW w:w="236" w:type="dxa"/>
                          <w:vMerge/>
                          <w:tcBorders>
                            <w:left w:val="nil"/>
                            <w:bottom w:val="nil"/>
                            <w:right w:val="single" w:sz="12" w:space="0" w:color="auto"/>
                          </w:tcBorders>
                        </w:tcPr>
                        <w:p w:rsidR="0009619B" w:rsidRPr="002D4F60" w:rsidRDefault="0009619B" w:rsidP="001D67C1">
                          <w:pPr>
                            <w:ind w:left="-57" w:right="-57"/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79" w:type="dxa"/>
                          <w:gridSpan w:val="2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09619B" w:rsidRPr="002D4F60" w:rsidRDefault="0009619B" w:rsidP="001D67C1">
                          <w:pPr>
                            <w:ind w:left="-57" w:right="-57"/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09619B" w:rsidRPr="002D4F60" w:rsidRDefault="0009619B" w:rsidP="001D67C1">
                          <w:pPr>
                            <w:ind w:left="-57" w:right="-57"/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1196" w:type="dxa"/>
                          <w:gridSpan w:val="2"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09619B" w:rsidRDefault="0009619B" w:rsidP="001D67C1">
                          <w:pPr>
                            <w:ind w:left="-57" w:right="-57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Н.контр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09619B" w:rsidRDefault="00CB0A68" w:rsidP="002F0BE1">
                          <w:pPr>
                            <w:ind w:left="-57" w:right="-57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Каранкевич</w:t>
                          </w:r>
                        </w:p>
                      </w:tc>
                      <w:tc>
                        <w:tcPr>
                          <w:tcW w:w="839" w:type="dxa"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09619B" w:rsidRDefault="0009619B" w:rsidP="001D67C1">
                          <w:pPr>
                            <w:ind w:left="-113" w:right="-113"/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09619B" w:rsidRDefault="0009619B" w:rsidP="001D67C1">
                          <w:pPr>
                            <w:ind w:left="-57" w:right="-113"/>
                            <w:jc w:val="center"/>
                            <w:rPr>
                              <w:rFonts w:ascii="Arial" w:hAnsi="Arial" w:cs="Arial"/>
                              <w:spacing w:val="-4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682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09619B" w:rsidRDefault="0009619B" w:rsidP="001D67C1">
                          <w:pPr>
                            <w:jc w:val="center"/>
                            <w:rPr>
                              <w:rFonts w:ascii="Arial" w:hAnsi="Arial" w:cs="Arial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790" w:type="dxa"/>
                          <w:gridSpan w:val="3"/>
                          <w:vMerge/>
                          <w:tcBorders>
                            <w:left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09619B" w:rsidRDefault="0009619B" w:rsidP="001D67C1">
                          <w:pPr>
                            <w:jc w:val="center"/>
                            <w:rPr>
                              <w:spacing w:val="-6"/>
                              <w:sz w:val="20"/>
                            </w:rPr>
                          </w:pPr>
                        </w:p>
                      </w:tc>
                    </w:tr>
                    <w:tr w:rsidR="0009619B" w:rsidTr="00D3707D">
                      <w:trPr>
                        <w:trHeight w:hRule="exact" w:val="284"/>
                        <w:jc w:val="center"/>
                      </w:trPr>
                      <w:tc>
                        <w:tcPr>
                          <w:tcW w:w="236" w:type="dxa"/>
                          <w:vMerge/>
                          <w:tcBorders>
                            <w:left w:val="nil"/>
                            <w:bottom w:val="nil"/>
                            <w:right w:val="single" w:sz="12" w:space="0" w:color="auto"/>
                          </w:tcBorders>
                        </w:tcPr>
                        <w:p w:rsidR="0009619B" w:rsidRPr="002438C2" w:rsidRDefault="0009619B" w:rsidP="001D67C1">
                          <w:pPr>
                            <w:ind w:left="-57" w:right="-57"/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279" w:type="dxa"/>
                          <w:gridSpan w:val="2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09619B" w:rsidRPr="002438C2" w:rsidRDefault="0009619B" w:rsidP="001D67C1">
                          <w:pPr>
                            <w:ind w:left="-57" w:right="-57"/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gridSpan w:val="2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</w:tcPr>
                        <w:p w:rsidR="0009619B" w:rsidRPr="002438C2" w:rsidRDefault="0009619B" w:rsidP="001D67C1">
                          <w:pPr>
                            <w:ind w:left="-57" w:right="-57"/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1196" w:type="dxa"/>
                          <w:gridSpan w:val="2"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09619B" w:rsidRPr="00647C3D" w:rsidRDefault="0009619B" w:rsidP="00647C3D">
                          <w:pPr>
                            <w:ind w:left="-57" w:right="-57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34" w:type="dxa"/>
                          <w:gridSpan w:val="2"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09619B" w:rsidRDefault="0009619B" w:rsidP="002F0BE1">
                          <w:pPr>
                            <w:ind w:left="-57" w:right="-57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839" w:type="dxa"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09619B" w:rsidRDefault="0009619B" w:rsidP="001D67C1">
                          <w:pPr>
                            <w:ind w:left="-113" w:right="-113"/>
                            <w:jc w:val="center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09619B" w:rsidRDefault="0009619B" w:rsidP="001D67C1">
                          <w:pPr>
                            <w:ind w:left="-57" w:right="-113"/>
                            <w:jc w:val="center"/>
                            <w:rPr>
                              <w:rFonts w:ascii="Arial" w:hAnsi="Arial" w:cs="Arial"/>
                              <w:spacing w:val="-4"/>
                              <w:sz w:val="14"/>
                              <w:szCs w:val="14"/>
                            </w:rPr>
                          </w:pPr>
                        </w:p>
                      </w:tc>
                      <w:tc>
                        <w:tcPr>
                          <w:tcW w:w="3682" w:type="dxa"/>
                          <w:vMerge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09619B" w:rsidRDefault="0009619B" w:rsidP="001D67C1">
                          <w:pPr>
                            <w:jc w:val="center"/>
                            <w:rPr>
                              <w:rFonts w:ascii="Arial" w:hAnsi="Arial" w:cs="Arial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790" w:type="dxa"/>
                          <w:gridSpan w:val="3"/>
                          <w:vMerge/>
                          <w:tcBorders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vAlign w:val="center"/>
                        </w:tcPr>
                        <w:p w:rsidR="0009619B" w:rsidRDefault="0009619B" w:rsidP="001D67C1">
                          <w:pPr>
                            <w:jc w:val="center"/>
                            <w:rPr>
                              <w:spacing w:val="-6"/>
                              <w:sz w:val="20"/>
                            </w:rPr>
                          </w:pPr>
                        </w:p>
                      </w:tc>
                    </w:tr>
                    <w:tr w:rsidR="00E70DB1" w:rsidRPr="003D0DF3" w:rsidTr="00574D8F">
                      <w:trPr>
                        <w:trHeight w:hRule="exact" w:val="312"/>
                        <w:jc w:val="center"/>
                      </w:trPr>
                      <w:tc>
                        <w:tcPr>
                          <w:tcW w:w="11123" w:type="dxa"/>
                          <w:gridSpan w:val="15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vAlign w:val="bottom"/>
                        </w:tcPr>
                        <w:p w:rsidR="00E70DB1" w:rsidRPr="00583397" w:rsidRDefault="00E70DB1" w:rsidP="00583397">
                          <w:pPr>
                            <w:spacing w:before="20"/>
                            <w:ind w:right="930"/>
                            <w:jc w:val="right"/>
                            <w:rPr>
                              <w:spacing w:val="-6"/>
                              <w:sz w:val="20"/>
                            </w:rPr>
                          </w:pPr>
                          <w:r w:rsidRPr="00E83E71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Формат А4          </w:t>
                          </w:r>
                          <w:r w:rsidR="00260320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Файл ЧОНФ.ГАЗ-КГС.107</w:t>
                          </w:r>
                          <w:r w:rsidR="00583397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-П-СП</w:t>
                          </w:r>
                          <w:r w:rsidR="005C6917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.ОВОС</w:t>
                          </w:r>
                          <w:r w:rsidR="00191E30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.00.00-СП-001_0</w:t>
                          </w:r>
                          <w:r w:rsidR="00583397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.</w:t>
                          </w:r>
                          <w:proofErr w:type="spellStart"/>
                          <w:r w:rsidR="00583397">
                            <w:rPr>
                              <w:rFonts w:ascii="Arial" w:hAnsi="Arial" w:cs="Arial"/>
                              <w:sz w:val="18"/>
                              <w:szCs w:val="18"/>
                              <w:lang w:val="en-US"/>
                            </w:rPr>
                            <w:t>docx</w:t>
                          </w:r>
                          <w:proofErr w:type="spellEnd"/>
                        </w:p>
                      </w:tc>
                    </w:tr>
                  </w:tbl>
                  <w:p w:rsidR="00E70DB1" w:rsidRPr="00E83E71" w:rsidRDefault="00E70DB1" w:rsidP="00E70DB1">
                    <w:pPr>
                      <w:spacing w:before="20"/>
                      <w:ind w:right="930"/>
                      <w:jc w:val="right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A7A58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D87A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FCCD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C96F864"/>
    <w:lvl w:ilvl="0">
      <w:start w:val="1"/>
      <w:numFmt w:val="decimal"/>
      <w:lvlRestart w:val="0"/>
      <w:pStyle w:val="2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E33060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4E0B4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CE35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D81B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5FC0C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E6E3579"/>
    <w:multiLevelType w:val="multilevel"/>
    <w:tmpl w:val="6458043E"/>
    <w:styleLink w:val="a"/>
    <w:lvl w:ilvl="0">
      <w:start w:val="1"/>
      <w:numFmt w:val="decimal"/>
      <w:lvlRestart w:val="0"/>
      <w:lvlText w:val="%1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11"/>
        </w:tabs>
        <w:ind w:left="181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31"/>
        </w:tabs>
        <w:ind w:left="253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51"/>
        </w:tabs>
        <w:ind w:left="325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71"/>
        </w:tabs>
        <w:ind w:left="397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91"/>
        </w:tabs>
        <w:ind w:left="469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11"/>
        </w:tabs>
        <w:ind w:left="541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31"/>
        </w:tabs>
        <w:ind w:left="613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51"/>
        </w:tabs>
        <w:ind w:left="6851" w:hanging="180"/>
      </w:pPr>
      <w:rPr>
        <w:rFonts w:hint="default"/>
      </w:rPr>
    </w:lvl>
  </w:abstractNum>
  <w:abstractNum w:abstractNumId="10" w15:restartNumberingAfterBreak="0">
    <w:nsid w:val="14495AFB"/>
    <w:multiLevelType w:val="hybridMultilevel"/>
    <w:tmpl w:val="4A24A058"/>
    <w:lvl w:ilvl="0" w:tplc="5F360E1A">
      <w:start w:val="1"/>
      <w:numFmt w:val="decimal"/>
      <w:lvlRestart w:val="0"/>
      <w:pStyle w:val="a0"/>
      <w:lvlText w:val="%1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44C686E"/>
    <w:multiLevelType w:val="multilevel"/>
    <w:tmpl w:val="CDE2D766"/>
    <w:lvl w:ilvl="0">
      <w:start w:val="1"/>
      <w:numFmt w:val="decimal"/>
      <w:suff w:val="space"/>
      <w:lvlText w:val="%1"/>
      <w:lvlJc w:val="left"/>
      <w:pPr>
        <w:ind w:left="709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709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09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709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709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709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709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709" w:firstLine="0"/>
      </w:pPr>
      <w:rPr>
        <w:rFonts w:hint="default"/>
      </w:rPr>
    </w:lvl>
  </w:abstractNum>
  <w:abstractNum w:abstractNumId="12" w15:restartNumberingAfterBreak="0">
    <w:nsid w:val="37765D40"/>
    <w:multiLevelType w:val="multilevel"/>
    <w:tmpl w:val="0FA2118A"/>
    <w:styleLink w:val="2010"/>
    <w:lvl w:ilvl="0">
      <w:start w:val="1"/>
      <w:numFmt w:val="bullet"/>
      <w:lvlRestart w:val="0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russianLower"/>
      <w:lvlText w:val="%2)"/>
      <w:lvlJc w:val="left"/>
      <w:pPr>
        <w:tabs>
          <w:tab w:val="num" w:pos="1418"/>
        </w:tabs>
        <w:ind w:left="0" w:firstLine="992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843"/>
        </w:tabs>
        <w:ind w:left="0" w:firstLine="1418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893"/>
        </w:tabs>
        <w:ind w:left="4893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13"/>
        </w:tabs>
        <w:ind w:left="5613" w:hanging="36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6333"/>
        </w:tabs>
        <w:ind w:left="6333" w:hanging="1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053"/>
        </w:tabs>
        <w:ind w:left="7053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773"/>
        </w:tabs>
        <w:ind w:left="7773" w:hanging="36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8493"/>
        </w:tabs>
        <w:ind w:left="8493" w:hanging="180"/>
      </w:pPr>
      <w:rPr>
        <w:rFonts w:hint="default"/>
      </w:rPr>
    </w:lvl>
  </w:abstractNum>
  <w:abstractNum w:abstractNumId="13" w15:restartNumberingAfterBreak="0">
    <w:nsid w:val="42B5608B"/>
    <w:multiLevelType w:val="multilevel"/>
    <w:tmpl w:val="654EDD2A"/>
    <w:lvl w:ilvl="0">
      <w:start w:val="1"/>
      <w:numFmt w:val="decimal"/>
      <w:pStyle w:val="1"/>
      <w:suff w:val="space"/>
      <w:lvlText w:val="%1"/>
      <w:lvlJc w:val="left"/>
      <w:pPr>
        <w:ind w:left="709" w:firstLine="0"/>
      </w:pPr>
      <w:rPr>
        <w:rFonts w:hint="default"/>
      </w:rPr>
    </w:lvl>
    <w:lvl w:ilvl="1">
      <w:start w:val="1"/>
      <w:numFmt w:val="decimal"/>
      <w:pStyle w:val="20"/>
      <w:suff w:val="space"/>
      <w:lvlText w:val="%1.%2"/>
      <w:lvlJc w:val="left"/>
      <w:pPr>
        <w:ind w:left="709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709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709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709" w:firstLine="0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709" w:firstLine="0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709" w:firstLine="0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709" w:firstLine="0"/>
      </w:pPr>
      <w:rPr>
        <w:rFonts w:hint="default"/>
      </w:rPr>
    </w:lvl>
  </w:abstractNum>
  <w:abstractNum w:abstractNumId="14" w15:restartNumberingAfterBreak="0">
    <w:nsid w:val="483022EA"/>
    <w:multiLevelType w:val="multilevel"/>
    <w:tmpl w:val="6458043E"/>
    <w:lvl w:ilvl="0">
      <w:start w:val="1"/>
      <w:numFmt w:val="decimal"/>
      <w:lvlRestart w:val="0"/>
      <w:pStyle w:val="a1"/>
      <w:lvlText w:val="%1)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11"/>
        </w:tabs>
        <w:ind w:left="181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31"/>
        </w:tabs>
        <w:ind w:left="253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51"/>
        </w:tabs>
        <w:ind w:left="325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71"/>
        </w:tabs>
        <w:ind w:left="397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91"/>
        </w:tabs>
        <w:ind w:left="469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11"/>
        </w:tabs>
        <w:ind w:left="541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31"/>
        </w:tabs>
        <w:ind w:left="613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51"/>
        </w:tabs>
        <w:ind w:left="6851" w:hanging="180"/>
      </w:pPr>
      <w:rPr>
        <w:rFonts w:hint="default"/>
      </w:rPr>
    </w:lvl>
  </w:abstractNum>
  <w:abstractNum w:abstractNumId="15" w15:restartNumberingAfterBreak="0">
    <w:nsid w:val="50440CA2"/>
    <w:multiLevelType w:val="singleLevel"/>
    <w:tmpl w:val="2CAC0CE6"/>
    <w:lvl w:ilvl="0">
      <w:start w:val="1"/>
      <w:numFmt w:val="decimal"/>
      <w:pStyle w:val="a2"/>
      <w:lvlText w:val="%1)"/>
      <w:lvlJc w:val="left"/>
      <w:pPr>
        <w:tabs>
          <w:tab w:val="num" w:pos="1071"/>
        </w:tabs>
        <w:ind w:left="0" w:firstLine="709"/>
      </w:pPr>
    </w:lvl>
  </w:abstractNum>
  <w:abstractNum w:abstractNumId="16" w15:restartNumberingAfterBreak="0">
    <w:nsid w:val="5E326397"/>
    <w:multiLevelType w:val="multilevel"/>
    <w:tmpl w:val="CDE2D766"/>
    <w:lvl w:ilvl="0">
      <w:start w:val="1"/>
      <w:numFmt w:val="decimal"/>
      <w:suff w:val="space"/>
      <w:lvlText w:val="%1"/>
      <w:lvlJc w:val="left"/>
      <w:pPr>
        <w:ind w:left="709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709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09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709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709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709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709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709" w:firstLine="0"/>
      </w:pPr>
      <w:rPr>
        <w:rFonts w:hint="default"/>
      </w:rPr>
    </w:lvl>
  </w:abstractNum>
  <w:abstractNum w:abstractNumId="17" w15:restartNumberingAfterBreak="0">
    <w:nsid w:val="6CC520B7"/>
    <w:multiLevelType w:val="multilevel"/>
    <w:tmpl w:val="0FA2118A"/>
    <w:numStyleLink w:val="2010"/>
  </w:abstractNum>
  <w:abstractNum w:abstractNumId="18" w15:restartNumberingAfterBreak="0">
    <w:nsid w:val="74913342"/>
    <w:multiLevelType w:val="singleLevel"/>
    <w:tmpl w:val="AB14B24E"/>
    <w:lvl w:ilvl="0">
      <w:numFmt w:val="decimal"/>
      <w:lvlText w:val="%1"/>
      <w:legacy w:legacy="1" w:legacySpace="0" w:legacyIndent="0"/>
      <w:lvlJc w:val="left"/>
    </w:lvl>
  </w:abstractNum>
  <w:num w:numId="1">
    <w:abstractNumId w:val="15"/>
  </w:num>
  <w:num w:numId="2">
    <w:abstractNumId w:val="3"/>
  </w:num>
  <w:num w:numId="3">
    <w:abstractNumId w:val="10"/>
  </w:num>
  <w:num w:numId="4">
    <w:abstractNumId w:val="12"/>
  </w:num>
  <w:num w:numId="5">
    <w:abstractNumId w:val="13"/>
  </w:num>
  <w:num w:numId="6">
    <w:abstractNumId w:val="13"/>
  </w:num>
  <w:num w:numId="7">
    <w:abstractNumId w:val="9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8"/>
  </w:num>
  <w:num w:numId="11">
    <w:abstractNumId w:val="17"/>
  </w:num>
  <w:num w:numId="12">
    <w:abstractNumId w:val="14"/>
  </w:num>
  <w:num w:numId="13">
    <w:abstractNumId w:val="7"/>
  </w:num>
  <w:num w:numId="14">
    <w:abstractNumId w:val="5"/>
  </w:num>
  <w:num w:numId="15">
    <w:abstractNumId w:val="4"/>
  </w:num>
  <w:num w:numId="16">
    <w:abstractNumId w:val="2"/>
  </w:num>
  <w:num w:numId="17">
    <w:abstractNumId w:val="1"/>
  </w:num>
  <w:num w:numId="18">
    <w:abstractNumId w:val="0"/>
  </w:num>
  <w:num w:numId="19">
    <w:abstractNumId w:val="18"/>
  </w:num>
  <w:num w:numId="20">
    <w:abstractNumId w:val="16"/>
  </w:num>
  <w:num w:numId="21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84"/>
  <w:drawingGridVerticalSpacing w:val="284"/>
  <w:displayHorizontalDrawingGridEvery w:val="0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ppendix" w:val="0"/>
    <w:docVar w:name="IncCapterNumb" w:val="0"/>
    <w:docVar w:name="Pref" w:val=" "/>
  </w:docVars>
  <w:rsids>
    <w:rsidRoot w:val="00CD722C"/>
    <w:rsid w:val="00004CE4"/>
    <w:rsid w:val="00006224"/>
    <w:rsid w:val="000210BD"/>
    <w:rsid w:val="00022E4A"/>
    <w:rsid w:val="000255D8"/>
    <w:rsid w:val="00032884"/>
    <w:rsid w:val="000329BF"/>
    <w:rsid w:val="0003402D"/>
    <w:rsid w:val="00035501"/>
    <w:rsid w:val="000408FE"/>
    <w:rsid w:val="00040D88"/>
    <w:rsid w:val="0005593E"/>
    <w:rsid w:val="00060898"/>
    <w:rsid w:val="00064254"/>
    <w:rsid w:val="00067645"/>
    <w:rsid w:val="00073034"/>
    <w:rsid w:val="00083159"/>
    <w:rsid w:val="0008713A"/>
    <w:rsid w:val="0009619B"/>
    <w:rsid w:val="000971A3"/>
    <w:rsid w:val="000974D5"/>
    <w:rsid w:val="000A136D"/>
    <w:rsid w:val="000A53EB"/>
    <w:rsid w:val="000B2489"/>
    <w:rsid w:val="000B791C"/>
    <w:rsid w:val="000C74C8"/>
    <w:rsid w:val="000D1F08"/>
    <w:rsid w:val="000E0908"/>
    <w:rsid w:val="000F3684"/>
    <w:rsid w:val="00100305"/>
    <w:rsid w:val="00103E4A"/>
    <w:rsid w:val="00104BD6"/>
    <w:rsid w:val="00115478"/>
    <w:rsid w:val="001156CC"/>
    <w:rsid w:val="001158AA"/>
    <w:rsid w:val="00117D57"/>
    <w:rsid w:val="0012174E"/>
    <w:rsid w:val="0012307A"/>
    <w:rsid w:val="001466CE"/>
    <w:rsid w:val="00153018"/>
    <w:rsid w:val="00157A8C"/>
    <w:rsid w:val="0016558F"/>
    <w:rsid w:val="0018451C"/>
    <w:rsid w:val="0018461C"/>
    <w:rsid w:val="0018487A"/>
    <w:rsid w:val="00184D40"/>
    <w:rsid w:val="00191E30"/>
    <w:rsid w:val="0019299B"/>
    <w:rsid w:val="00194A7D"/>
    <w:rsid w:val="00197BDC"/>
    <w:rsid w:val="001A0FDC"/>
    <w:rsid w:val="001A4A57"/>
    <w:rsid w:val="001B65B5"/>
    <w:rsid w:val="001C1D3B"/>
    <w:rsid w:val="001C3383"/>
    <w:rsid w:val="001C7B4D"/>
    <w:rsid w:val="001D263F"/>
    <w:rsid w:val="001D58C4"/>
    <w:rsid w:val="001D67C1"/>
    <w:rsid w:val="001E6767"/>
    <w:rsid w:val="001F2D14"/>
    <w:rsid w:val="001F2EEA"/>
    <w:rsid w:val="001F57E9"/>
    <w:rsid w:val="00202C83"/>
    <w:rsid w:val="00206819"/>
    <w:rsid w:val="00207939"/>
    <w:rsid w:val="00213F8F"/>
    <w:rsid w:val="00214251"/>
    <w:rsid w:val="002146C0"/>
    <w:rsid w:val="00216E57"/>
    <w:rsid w:val="00221222"/>
    <w:rsid w:val="00224612"/>
    <w:rsid w:val="00226B98"/>
    <w:rsid w:val="00243736"/>
    <w:rsid w:val="0024489B"/>
    <w:rsid w:val="00260320"/>
    <w:rsid w:val="00260500"/>
    <w:rsid w:val="002636C4"/>
    <w:rsid w:val="002749C7"/>
    <w:rsid w:val="002868F6"/>
    <w:rsid w:val="0029078C"/>
    <w:rsid w:val="002A4A04"/>
    <w:rsid w:val="002B3F2E"/>
    <w:rsid w:val="002C40BD"/>
    <w:rsid w:val="002D0AA8"/>
    <w:rsid w:val="002E03E2"/>
    <w:rsid w:val="002F021B"/>
    <w:rsid w:val="002F0BE1"/>
    <w:rsid w:val="003069D5"/>
    <w:rsid w:val="00323BCC"/>
    <w:rsid w:val="003301C3"/>
    <w:rsid w:val="00331D7F"/>
    <w:rsid w:val="00341A50"/>
    <w:rsid w:val="00345BBF"/>
    <w:rsid w:val="00345D5F"/>
    <w:rsid w:val="00350615"/>
    <w:rsid w:val="003519C7"/>
    <w:rsid w:val="003542BB"/>
    <w:rsid w:val="00363BFF"/>
    <w:rsid w:val="00365B7F"/>
    <w:rsid w:val="0036755A"/>
    <w:rsid w:val="00373489"/>
    <w:rsid w:val="00377BEA"/>
    <w:rsid w:val="00382C67"/>
    <w:rsid w:val="0038519B"/>
    <w:rsid w:val="003863E5"/>
    <w:rsid w:val="003976F7"/>
    <w:rsid w:val="003A4E07"/>
    <w:rsid w:val="003A6CA9"/>
    <w:rsid w:val="003A7032"/>
    <w:rsid w:val="003A7D4E"/>
    <w:rsid w:val="003B4285"/>
    <w:rsid w:val="003B515E"/>
    <w:rsid w:val="003C0F39"/>
    <w:rsid w:val="003C1726"/>
    <w:rsid w:val="003C2375"/>
    <w:rsid w:val="003D10F2"/>
    <w:rsid w:val="003D4105"/>
    <w:rsid w:val="003D51C1"/>
    <w:rsid w:val="003D5B98"/>
    <w:rsid w:val="003E4272"/>
    <w:rsid w:val="003E726F"/>
    <w:rsid w:val="003F098F"/>
    <w:rsid w:val="003F0C5D"/>
    <w:rsid w:val="004025D8"/>
    <w:rsid w:val="00407327"/>
    <w:rsid w:val="00417549"/>
    <w:rsid w:val="0042671A"/>
    <w:rsid w:val="004274E1"/>
    <w:rsid w:val="00434CE4"/>
    <w:rsid w:val="00440F02"/>
    <w:rsid w:val="00443DE4"/>
    <w:rsid w:val="00453D0A"/>
    <w:rsid w:val="004579B9"/>
    <w:rsid w:val="00457D63"/>
    <w:rsid w:val="00460C6E"/>
    <w:rsid w:val="00461754"/>
    <w:rsid w:val="00461ED6"/>
    <w:rsid w:val="004675B1"/>
    <w:rsid w:val="00471569"/>
    <w:rsid w:val="00471906"/>
    <w:rsid w:val="0049449A"/>
    <w:rsid w:val="004A7940"/>
    <w:rsid w:val="004B3F0E"/>
    <w:rsid w:val="004C56DF"/>
    <w:rsid w:val="004C5A60"/>
    <w:rsid w:val="004E7D4B"/>
    <w:rsid w:val="004F1FE3"/>
    <w:rsid w:val="004F544F"/>
    <w:rsid w:val="005061BF"/>
    <w:rsid w:val="00511B7A"/>
    <w:rsid w:val="00512D43"/>
    <w:rsid w:val="005141D1"/>
    <w:rsid w:val="00515272"/>
    <w:rsid w:val="00517D04"/>
    <w:rsid w:val="00523D2B"/>
    <w:rsid w:val="0054701F"/>
    <w:rsid w:val="00547888"/>
    <w:rsid w:val="00560F30"/>
    <w:rsid w:val="00570E3C"/>
    <w:rsid w:val="00574D8F"/>
    <w:rsid w:val="00583397"/>
    <w:rsid w:val="00585C94"/>
    <w:rsid w:val="005871F5"/>
    <w:rsid w:val="0059493E"/>
    <w:rsid w:val="005A6D58"/>
    <w:rsid w:val="005B3F16"/>
    <w:rsid w:val="005C0EF3"/>
    <w:rsid w:val="005C6917"/>
    <w:rsid w:val="005C71AE"/>
    <w:rsid w:val="005C7F4A"/>
    <w:rsid w:val="005D0D1F"/>
    <w:rsid w:val="005D64E9"/>
    <w:rsid w:val="005E120A"/>
    <w:rsid w:val="005E2D30"/>
    <w:rsid w:val="005E6019"/>
    <w:rsid w:val="005F07DF"/>
    <w:rsid w:val="0060730E"/>
    <w:rsid w:val="006138C4"/>
    <w:rsid w:val="00617CD2"/>
    <w:rsid w:val="00633D0C"/>
    <w:rsid w:val="006377E7"/>
    <w:rsid w:val="00647C3D"/>
    <w:rsid w:val="00647DCD"/>
    <w:rsid w:val="00655329"/>
    <w:rsid w:val="00676E18"/>
    <w:rsid w:val="00682C3D"/>
    <w:rsid w:val="0068394E"/>
    <w:rsid w:val="00694F35"/>
    <w:rsid w:val="00697CD0"/>
    <w:rsid w:val="006A1386"/>
    <w:rsid w:val="006A7826"/>
    <w:rsid w:val="006C2329"/>
    <w:rsid w:val="006D68A7"/>
    <w:rsid w:val="0070125B"/>
    <w:rsid w:val="007031DB"/>
    <w:rsid w:val="007203C9"/>
    <w:rsid w:val="00724305"/>
    <w:rsid w:val="00726C97"/>
    <w:rsid w:val="00726CB2"/>
    <w:rsid w:val="00736433"/>
    <w:rsid w:val="00740059"/>
    <w:rsid w:val="0074446D"/>
    <w:rsid w:val="00745A31"/>
    <w:rsid w:val="00751EE3"/>
    <w:rsid w:val="00762423"/>
    <w:rsid w:val="007648C8"/>
    <w:rsid w:val="00765F07"/>
    <w:rsid w:val="007727C7"/>
    <w:rsid w:val="007A394D"/>
    <w:rsid w:val="007B25AE"/>
    <w:rsid w:val="007B2778"/>
    <w:rsid w:val="007B3C42"/>
    <w:rsid w:val="007C6777"/>
    <w:rsid w:val="007C755D"/>
    <w:rsid w:val="007D29A8"/>
    <w:rsid w:val="007D2CC3"/>
    <w:rsid w:val="007D6680"/>
    <w:rsid w:val="007D6D36"/>
    <w:rsid w:val="007E5699"/>
    <w:rsid w:val="007F0A13"/>
    <w:rsid w:val="007F5533"/>
    <w:rsid w:val="00801B6F"/>
    <w:rsid w:val="008031A9"/>
    <w:rsid w:val="0080338C"/>
    <w:rsid w:val="0080338E"/>
    <w:rsid w:val="00805E32"/>
    <w:rsid w:val="00813151"/>
    <w:rsid w:val="0082397A"/>
    <w:rsid w:val="00832BC1"/>
    <w:rsid w:val="00834CE0"/>
    <w:rsid w:val="00841357"/>
    <w:rsid w:val="0084314E"/>
    <w:rsid w:val="00843528"/>
    <w:rsid w:val="008504CD"/>
    <w:rsid w:val="0085130D"/>
    <w:rsid w:val="00861B14"/>
    <w:rsid w:val="00863D22"/>
    <w:rsid w:val="0087466E"/>
    <w:rsid w:val="00874F81"/>
    <w:rsid w:val="008841F7"/>
    <w:rsid w:val="00885A88"/>
    <w:rsid w:val="00887B80"/>
    <w:rsid w:val="00893B79"/>
    <w:rsid w:val="00897984"/>
    <w:rsid w:val="008A2F7D"/>
    <w:rsid w:val="008A4C3E"/>
    <w:rsid w:val="008A78B9"/>
    <w:rsid w:val="008C426F"/>
    <w:rsid w:val="008C5E34"/>
    <w:rsid w:val="008D2A70"/>
    <w:rsid w:val="008D3884"/>
    <w:rsid w:val="008D4D04"/>
    <w:rsid w:val="008D68B0"/>
    <w:rsid w:val="008E2EBA"/>
    <w:rsid w:val="008F12B9"/>
    <w:rsid w:val="008F31D0"/>
    <w:rsid w:val="008F7CC9"/>
    <w:rsid w:val="0090354F"/>
    <w:rsid w:val="00905F6D"/>
    <w:rsid w:val="00913162"/>
    <w:rsid w:val="00923607"/>
    <w:rsid w:val="0093058D"/>
    <w:rsid w:val="00936824"/>
    <w:rsid w:val="0093758E"/>
    <w:rsid w:val="00944C91"/>
    <w:rsid w:val="00970B5B"/>
    <w:rsid w:val="00991547"/>
    <w:rsid w:val="009A1578"/>
    <w:rsid w:val="009A3090"/>
    <w:rsid w:val="009A6D2B"/>
    <w:rsid w:val="009A6D54"/>
    <w:rsid w:val="009B0542"/>
    <w:rsid w:val="009B3399"/>
    <w:rsid w:val="009D0346"/>
    <w:rsid w:val="009D0657"/>
    <w:rsid w:val="009D1602"/>
    <w:rsid w:val="009E0C2B"/>
    <w:rsid w:val="009E27A0"/>
    <w:rsid w:val="009E3555"/>
    <w:rsid w:val="009E4A52"/>
    <w:rsid w:val="009F0359"/>
    <w:rsid w:val="009F1D9A"/>
    <w:rsid w:val="009F6BFF"/>
    <w:rsid w:val="009F77E8"/>
    <w:rsid w:val="00A04512"/>
    <w:rsid w:val="00A0798F"/>
    <w:rsid w:val="00A07EDB"/>
    <w:rsid w:val="00A116A3"/>
    <w:rsid w:val="00A21F4B"/>
    <w:rsid w:val="00A2644D"/>
    <w:rsid w:val="00A31BBF"/>
    <w:rsid w:val="00A373D1"/>
    <w:rsid w:val="00A46C1F"/>
    <w:rsid w:val="00A5189A"/>
    <w:rsid w:val="00A55FAE"/>
    <w:rsid w:val="00A603D4"/>
    <w:rsid w:val="00A63391"/>
    <w:rsid w:val="00A67A8C"/>
    <w:rsid w:val="00A70384"/>
    <w:rsid w:val="00A745DE"/>
    <w:rsid w:val="00A74FC4"/>
    <w:rsid w:val="00A8046E"/>
    <w:rsid w:val="00A80B42"/>
    <w:rsid w:val="00A83B17"/>
    <w:rsid w:val="00A91947"/>
    <w:rsid w:val="00AB0C69"/>
    <w:rsid w:val="00AC0487"/>
    <w:rsid w:val="00AC59DB"/>
    <w:rsid w:val="00AD4422"/>
    <w:rsid w:val="00AE2B95"/>
    <w:rsid w:val="00AE2CD4"/>
    <w:rsid w:val="00AE4BDC"/>
    <w:rsid w:val="00AE5DBC"/>
    <w:rsid w:val="00AF7436"/>
    <w:rsid w:val="00B01077"/>
    <w:rsid w:val="00B03194"/>
    <w:rsid w:val="00B138B7"/>
    <w:rsid w:val="00B17C2A"/>
    <w:rsid w:val="00B22232"/>
    <w:rsid w:val="00B23796"/>
    <w:rsid w:val="00B301EA"/>
    <w:rsid w:val="00B377A3"/>
    <w:rsid w:val="00B47946"/>
    <w:rsid w:val="00B526CF"/>
    <w:rsid w:val="00B67988"/>
    <w:rsid w:val="00B73502"/>
    <w:rsid w:val="00B764AA"/>
    <w:rsid w:val="00B80608"/>
    <w:rsid w:val="00B82F87"/>
    <w:rsid w:val="00B92AF5"/>
    <w:rsid w:val="00BA5CB7"/>
    <w:rsid w:val="00BB15F6"/>
    <w:rsid w:val="00BC1124"/>
    <w:rsid w:val="00BC6973"/>
    <w:rsid w:val="00BD0259"/>
    <w:rsid w:val="00BD6044"/>
    <w:rsid w:val="00BE0756"/>
    <w:rsid w:val="00BE26EE"/>
    <w:rsid w:val="00BE273C"/>
    <w:rsid w:val="00BE62D4"/>
    <w:rsid w:val="00C10AE9"/>
    <w:rsid w:val="00C13D8D"/>
    <w:rsid w:val="00C14A8B"/>
    <w:rsid w:val="00C14ADC"/>
    <w:rsid w:val="00C220ED"/>
    <w:rsid w:val="00C22BF8"/>
    <w:rsid w:val="00C34BDE"/>
    <w:rsid w:val="00C37553"/>
    <w:rsid w:val="00C435F2"/>
    <w:rsid w:val="00C51069"/>
    <w:rsid w:val="00C53F3F"/>
    <w:rsid w:val="00C62EEF"/>
    <w:rsid w:val="00C63D89"/>
    <w:rsid w:val="00C66D8D"/>
    <w:rsid w:val="00C708F9"/>
    <w:rsid w:val="00C731CE"/>
    <w:rsid w:val="00C75A78"/>
    <w:rsid w:val="00C771F4"/>
    <w:rsid w:val="00CB0A68"/>
    <w:rsid w:val="00CB238D"/>
    <w:rsid w:val="00CB3B82"/>
    <w:rsid w:val="00CC28DE"/>
    <w:rsid w:val="00CC2DD1"/>
    <w:rsid w:val="00CC3A8B"/>
    <w:rsid w:val="00CC5754"/>
    <w:rsid w:val="00CD5569"/>
    <w:rsid w:val="00CD5856"/>
    <w:rsid w:val="00CD722C"/>
    <w:rsid w:val="00CF217A"/>
    <w:rsid w:val="00CF747B"/>
    <w:rsid w:val="00D03A4F"/>
    <w:rsid w:val="00D21D8D"/>
    <w:rsid w:val="00D35B3E"/>
    <w:rsid w:val="00D37CB3"/>
    <w:rsid w:val="00D40E4A"/>
    <w:rsid w:val="00D43727"/>
    <w:rsid w:val="00D54291"/>
    <w:rsid w:val="00D558E5"/>
    <w:rsid w:val="00D55FE6"/>
    <w:rsid w:val="00D5667B"/>
    <w:rsid w:val="00D61A23"/>
    <w:rsid w:val="00D679E6"/>
    <w:rsid w:val="00D67AC5"/>
    <w:rsid w:val="00D73905"/>
    <w:rsid w:val="00D81BB3"/>
    <w:rsid w:val="00D829EC"/>
    <w:rsid w:val="00D87F03"/>
    <w:rsid w:val="00D9746B"/>
    <w:rsid w:val="00DA2E48"/>
    <w:rsid w:val="00DA3BB4"/>
    <w:rsid w:val="00DA4690"/>
    <w:rsid w:val="00DA6792"/>
    <w:rsid w:val="00DB1BCC"/>
    <w:rsid w:val="00DB5A11"/>
    <w:rsid w:val="00DB6693"/>
    <w:rsid w:val="00DB6D18"/>
    <w:rsid w:val="00DC30C0"/>
    <w:rsid w:val="00DC65C4"/>
    <w:rsid w:val="00DC7E4E"/>
    <w:rsid w:val="00DD502A"/>
    <w:rsid w:val="00DD61C7"/>
    <w:rsid w:val="00DE3BA8"/>
    <w:rsid w:val="00DF230E"/>
    <w:rsid w:val="00E00D4C"/>
    <w:rsid w:val="00E17722"/>
    <w:rsid w:val="00E32F07"/>
    <w:rsid w:val="00E70902"/>
    <w:rsid w:val="00E70DB1"/>
    <w:rsid w:val="00E7122B"/>
    <w:rsid w:val="00E77DD4"/>
    <w:rsid w:val="00E80C1E"/>
    <w:rsid w:val="00E834CF"/>
    <w:rsid w:val="00E852E4"/>
    <w:rsid w:val="00E86E30"/>
    <w:rsid w:val="00E907CD"/>
    <w:rsid w:val="00E918EC"/>
    <w:rsid w:val="00EA0C1F"/>
    <w:rsid w:val="00EA463B"/>
    <w:rsid w:val="00EA6AD1"/>
    <w:rsid w:val="00EB351A"/>
    <w:rsid w:val="00EB3E71"/>
    <w:rsid w:val="00EC05B1"/>
    <w:rsid w:val="00EC758E"/>
    <w:rsid w:val="00ED5287"/>
    <w:rsid w:val="00EE2013"/>
    <w:rsid w:val="00EE4DCF"/>
    <w:rsid w:val="00EF54A7"/>
    <w:rsid w:val="00F01F2D"/>
    <w:rsid w:val="00F028F5"/>
    <w:rsid w:val="00F02A3F"/>
    <w:rsid w:val="00F067A8"/>
    <w:rsid w:val="00F1155B"/>
    <w:rsid w:val="00F11A6F"/>
    <w:rsid w:val="00F139D9"/>
    <w:rsid w:val="00F151B8"/>
    <w:rsid w:val="00F17226"/>
    <w:rsid w:val="00F24E22"/>
    <w:rsid w:val="00F27C6D"/>
    <w:rsid w:val="00F30E54"/>
    <w:rsid w:val="00F35E01"/>
    <w:rsid w:val="00F5031F"/>
    <w:rsid w:val="00F53DD1"/>
    <w:rsid w:val="00F625D5"/>
    <w:rsid w:val="00F63FE4"/>
    <w:rsid w:val="00F64D93"/>
    <w:rsid w:val="00F65831"/>
    <w:rsid w:val="00F66526"/>
    <w:rsid w:val="00F8601A"/>
    <w:rsid w:val="00F9197A"/>
    <w:rsid w:val="00FA5070"/>
    <w:rsid w:val="00FA7090"/>
    <w:rsid w:val="00FB2AB8"/>
    <w:rsid w:val="00FC1189"/>
    <w:rsid w:val="00FD050E"/>
    <w:rsid w:val="00FD15FF"/>
    <w:rsid w:val="00FD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64D6A87A"/>
  <w15:docId w15:val="{C52A0CCE-970A-4F52-9F3B-ECF78AA1E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71906"/>
    <w:rPr>
      <w:sz w:val="24"/>
    </w:rPr>
  </w:style>
  <w:style w:type="paragraph" w:styleId="1">
    <w:name w:val="heading 1"/>
    <w:basedOn w:val="a3"/>
    <w:next w:val="a4"/>
    <w:qFormat/>
    <w:rsid w:val="00471906"/>
    <w:pPr>
      <w:keepNext/>
      <w:numPr>
        <w:numId w:val="5"/>
      </w:numPr>
      <w:spacing w:before="240" w:after="120"/>
      <w:outlineLvl w:val="0"/>
    </w:pPr>
    <w:rPr>
      <w:rFonts w:ascii="Arial" w:hAnsi="Arial"/>
      <w:b/>
      <w:kern w:val="28"/>
      <w:sz w:val="28"/>
    </w:rPr>
  </w:style>
  <w:style w:type="paragraph" w:styleId="20">
    <w:name w:val="heading 2"/>
    <w:basedOn w:val="a3"/>
    <w:next w:val="a4"/>
    <w:qFormat/>
    <w:rsid w:val="00471906"/>
    <w:pPr>
      <w:keepNext/>
      <w:numPr>
        <w:ilvl w:val="1"/>
        <w:numId w:val="5"/>
      </w:numPr>
      <w:spacing w:before="240" w:after="8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3"/>
    <w:next w:val="a4"/>
    <w:qFormat/>
    <w:rsid w:val="00471906"/>
    <w:pPr>
      <w:keepNext/>
      <w:numPr>
        <w:ilvl w:val="2"/>
        <w:numId w:val="5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3"/>
    <w:next w:val="a4"/>
    <w:qFormat/>
    <w:rsid w:val="00471906"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i/>
    </w:rPr>
  </w:style>
  <w:style w:type="paragraph" w:styleId="5">
    <w:name w:val="heading 5"/>
    <w:basedOn w:val="a3"/>
    <w:next w:val="a4"/>
    <w:qFormat/>
    <w:rsid w:val="00471906"/>
    <w:pPr>
      <w:keepNext/>
      <w:numPr>
        <w:ilvl w:val="4"/>
        <w:numId w:val="5"/>
      </w:numPr>
      <w:spacing w:before="240" w:after="40"/>
      <w:outlineLvl w:val="4"/>
    </w:pPr>
    <w:rPr>
      <w:rFonts w:ascii="Arial" w:hAnsi="Arial"/>
      <w:b/>
      <w:sz w:val="22"/>
    </w:rPr>
  </w:style>
  <w:style w:type="paragraph" w:styleId="6">
    <w:name w:val="heading 6"/>
    <w:basedOn w:val="a3"/>
    <w:next w:val="a4"/>
    <w:qFormat/>
    <w:rsid w:val="00471906"/>
    <w:pPr>
      <w:keepNext/>
      <w:numPr>
        <w:ilvl w:val="5"/>
        <w:numId w:val="5"/>
      </w:numPr>
      <w:spacing w:before="200" w:after="40"/>
      <w:outlineLvl w:val="5"/>
    </w:pPr>
    <w:rPr>
      <w:rFonts w:ascii="Arial" w:hAnsi="Arial"/>
      <w:b/>
      <w:i/>
      <w:sz w:val="22"/>
    </w:rPr>
  </w:style>
  <w:style w:type="paragraph" w:styleId="7">
    <w:name w:val="heading 7"/>
    <w:basedOn w:val="a3"/>
    <w:next w:val="a4"/>
    <w:qFormat/>
    <w:rsid w:val="00471906"/>
    <w:pPr>
      <w:keepNext/>
      <w:numPr>
        <w:ilvl w:val="6"/>
        <w:numId w:val="5"/>
      </w:numPr>
      <w:spacing w:before="200" w:after="40"/>
      <w:outlineLvl w:val="6"/>
    </w:pPr>
    <w:rPr>
      <w:rFonts w:ascii="Arial" w:hAnsi="Arial"/>
      <w:b/>
      <w:sz w:val="20"/>
    </w:rPr>
  </w:style>
  <w:style w:type="paragraph" w:styleId="8">
    <w:name w:val="heading 8"/>
    <w:basedOn w:val="a3"/>
    <w:next w:val="a4"/>
    <w:qFormat/>
    <w:rsid w:val="00471906"/>
    <w:pPr>
      <w:keepNext/>
      <w:numPr>
        <w:ilvl w:val="7"/>
        <w:numId w:val="5"/>
      </w:numPr>
      <w:spacing w:before="200" w:after="40"/>
      <w:outlineLvl w:val="7"/>
    </w:pPr>
    <w:rPr>
      <w:rFonts w:ascii="Arial" w:hAnsi="Arial"/>
      <w:b/>
      <w:i/>
      <w:sz w:val="20"/>
    </w:rPr>
  </w:style>
  <w:style w:type="paragraph" w:styleId="9">
    <w:name w:val="heading 9"/>
    <w:basedOn w:val="a3"/>
    <w:next w:val="a4"/>
    <w:qFormat/>
    <w:rsid w:val="00471906"/>
    <w:pPr>
      <w:keepNext/>
      <w:numPr>
        <w:ilvl w:val="8"/>
        <w:numId w:val="5"/>
      </w:numPr>
      <w:spacing w:before="200" w:after="40"/>
      <w:outlineLvl w:val="8"/>
    </w:pPr>
    <w:rPr>
      <w:rFonts w:ascii="Arial" w:hAnsi="Arial"/>
      <w:b/>
      <w:sz w:val="18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4">
    <w:name w:val="Body Text"/>
    <w:basedOn w:val="a3"/>
    <w:link w:val="a8"/>
    <w:rsid w:val="00471906"/>
    <w:pPr>
      <w:ind w:firstLine="709"/>
      <w:jc w:val="both"/>
    </w:pPr>
  </w:style>
  <w:style w:type="paragraph" w:styleId="a9">
    <w:name w:val="footer"/>
    <w:basedOn w:val="a3"/>
    <w:rsid w:val="00471906"/>
    <w:pPr>
      <w:tabs>
        <w:tab w:val="center" w:pos="4820"/>
        <w:tab w:val="right" w:pos="9639"/>
      </w:tabs>
    </w:pPr>
    <w:rPr>
      <w:noProof/>
      <w:sz w:val="18"/>
    </w:rPr>
  </w:style>
  <w:style w:type="paragraph" w:styleId="aa">
    <w:name w:val="table of authorities"/>
    <w:basedOn w:val="a3"/>
    <w:next w:val="a3"/>
    <w:semiHidden/>
    <w:rsid w:val="00471906"/>
    <w:pPr>
      <w:ind w:left="220" w:hanging="220"/>
    </w:pPr>
  </w:style>
  <w:style w:type="paragraph" w:customStyle="1" w:styleId="21">
    <w:name w:val="Пункт 2"/>
    <w:basedOn w:val="20"/>
    <w:rsid w:val="00471906"/>
    <w:pPr>
      <w:keepNext w:val="0"/>
      <w:spacing w:before="0" w:after="0"/>
      <w:ind w:left="0" w:firstLine="709"/>
      <w:jc w:val="both"/>
    </w:pPr>
    <w:rPr>
      <w:rFonts w:ascii="Times New Roman" w:hAnsi="Times New Roman"/>
      <w:b w:val="0"/>
      <w:bCs/>
      <w:i w:val="0"/>
      <w:iCs/>
      <w:sz w:val="24"/>
      <w:szCs w:val="24"/>
    </w:rPr>
  </w:style>
  <w:style w:type="paragraph" w:customStyle="1" w:styleId="30">
    <w:name w:val="Пункт 3"/>
    <w:basedOn w:val="3"/>
    <w:rsid w:val="00471906"/>
    <w:pPr>
      <w:keepNext w:val="0"/>
      <w:spacing w:before="0" w:after="0"/>
      <w:ind w:left="0" w:firstLine="709"/>
      <w:jc w:val="both"/>
    </w:pPr>
    <w:rPr>
      <w:rFonts w:ascii="Times New Roman" w:hAnsi="Times New Roman"/>
      <w:b w:val="0"/>
    </w:rPr>
  </w:style>
  <w:style w:type="paragraph" w:styleId="ab">
    <w:name w:val="List"/>
    <w:basedOn w:val="a3"/>
    <w:rsid w:val="00471906"/>
    <w:pPr>
      <w:ind w:left="360" w:hanging="360"/>
    </w:pPr>
  </w:style>
  <w:style w:type="paragraph" w:customStyle="1" w:styleId="ac">
    <w:name w:val="Поразделу"/>
    <w:basedOn w:val="ad"/>
    <w:rsid w:val="00471906"/>
    <w:pPr>
      <w:tabs>
        <w:tab w:val="left" w:pos="2127"/>
      </w:tabs>
      <w:spacing w:before="240" w:after="120"/>
      <w:ind w:left="2127" w:hanging="1418"/>
    </w:pPr>
    <w:rPr>
      <w:rFonts w:ascii="Times New Roman" w:hAnsi="Times New Roman"/>
      <w:sz w:val="24"/>
    </w:rPr>
  </w:style>
  <w:style w:type="paragraph" w:styleId="ae">
    <w:name w:val="header"/>
    <w:basedOn w:val="a3"/>
    <w:rsid w:val="00471906"/>
    <w:pPr>
      <w:tabs>
        <w:tab w:val="center" w:pos="4820"/>
        <w:tab w:val="right" w:pos="9639"/>
      </w:tabs>
    </w:pPr>
    <w:rPr>
      <w:sz w:val="18"/>
    </w:rPr>
  </w:style>
  <w:style w:type="character" w:styleId="af">
    <w:name w:val="page number"/>
    <w:rsid w:val="00471906"/>
    <w:rPr>
      <w:sz w:val="20"/>
    </w:rPr>
  </w:style>
  <w:style w:type="paragraph" w:styleId="af0">
    <w:name w:val="envelope address"/>
    <w:basedOn w:val="a3"/>
    <w:rsid w:val="00471906"/>
    <w:pPr>
      <w:framePr w:w="7920" w:h="1980" w:hRule="exact" w:hSpace="180" w:wrap="auto" w:hAnchor="page" w:xAlign="center" w:yAlign="bottom"/>
      <w:ind w:left="2880"/>
    </w:pPr>
    <w:rPr>
      <w:rFonts w:ascii="Arial" w:hAnsi="Arial"/>
    </w:rPr>
  </w:style>
  <w:style w:type="paragraph" w:customStyle="1" w:styleId="40">
    <w:name w:val="Пункт 4"/>
    <w:basedOn w:val="4"/>
    <w:rsid w:val="00471906"/>
    <w:pPr>
      <w:keepNext w:val="0"/>
      <w:spacing w:before="0" w:after="0"/>
      <w:ind w:left="0" w:firstLine="709"/>
      <w:jc w:val="both"/>
    </w:pPr>
    <w:rPr>
      <w:rFonts w:ascii="Times New Roman" w:hAnsi="Times New Roman"/>
      <w:b w:val="0"/>
      <w:i w:val="0"/>
    </w:rPr>
  </w:style>
  <w:style w:type="paragraph" w:styleId="90">
    <w:name w:val="toc 9"/>
    <w:basedOn w:val="a3"/>
    <w:next w:val="a3"/>
    <w:autoRedefine/>
    <w:semiHidden/>
    <w:rsid w:val="00471906"/>
    <w:pPr>
      <w:tabs>
        <w:tab w:val="left" w:pos="1843"/>
        <w:tab w:val="left" w:leader="dot" w:pos="9072"/>
      </w:tabs>
      <w:ind w:left="1843" w:right="1134" w:hanging="1559"/>
    </w:pPr>
    <w:rPr>
      <w:smallCaps/>
      <w:noProof/>
      <w:sz w:val="20"/>
      <w:szCs w:val="26"/>
    </w:rPr>
  </w:style>
  <w:style w:type="paragraph" w:styleId="10">
    <w:name w:val="toc 1"/>
    <w:basedOn w:val="a3"/>
    <w:next w:val="a3"/>
    <w:autoRedefine/>
    <w:semiHidden/>
    <w:rsid w:val="00471906"/>
    <w:pPr>
      <w:tabs>
        <w:tab w:val="left" w:leader="dot" w:pos="9072"/>
      </w:tabs>
      <w:spacing w:before="120" w:after="120"/>
      <w:ind w:right="1134"/>
    </w:pPr>
    <w:rPr>
      <w:caps/>
      <w:sz w:val="20"/>
      <w:szCs w:val="28"/>
    </w:rPr>
  </w:style>
  <w:style w:type="paragraph" w:styleId="22">
    <w:name w:val="toc 2"/>
    <w:basedOn w:val="a3"/>
    <w:next w:val="a3"/>
    <w:autoRedefine/>
    <w:semiHidden/>
    <w:rsid w:val="00471906"/>
    <w:pPr>
      <w:tabs>
        <w:tab w:val="left" w:pos="567"/>
        <w:tab w:val="left" w:leader="dot" w:pos="9072"/>
      </w:tabs>
      <w:ind w:left="284" w:right="1134"/>
    </w:pPr>
    <w:rPr>
      <w:smallCaps/>
      <w:sz w:val="20"/>
      <w:szCs w:val="26"/>
    </w:rPr>
  </w:style>
  <w:style w:type="paragraph" w:styleId="31">
    <w:name w:val="toc 3"/>
    <w:basedOn w:val="a3"/>
    <w:next w:val="a3"/>
    <w:autoRedefine/>
    <w:semiHidden/>
    <w:rsid w:val="00471906"/>
    <w:pPr>
      <w:tabs>
        <w:tab w:val="left" w:leader="dot" w:pos="9072"/>
      </w:tabs>
      <w:ind w:left="567" w:right="1132"/>
    </w:pPr>
    <w:rPr>
      <w:i/>
      <w:iCs/>
      <w:sz w:val="20"/>
      <w:szCs w:val="22"/>
    </w:rPr>
  </w:style>
  <w:style w:type="paragraph" w:customStyle="1" w:styleId="af1">
    <w:name w:val="рисунок"/>
    <w:basedOn w:val="a3"/>
    <w:next w:val="af2"/>
    <w:rsid w:val="00471906"/>
    <w:pPr>
      <w:keepNext/>
      <w:jc w:val="center"/>
    </w:pPr>
    <w:rPr>
      <w:rFonts w:ascii="Arial" w:hAnsi="Arial"/>
      <w:b/>
      <w:sz w:val="20"/>
    </w:rPr>
  </w:style>
  <w:style w:type="paragraph" w:styleId="af2">
    <w:name w:val="caption"/>
    <w:basedOn w:val="a3"/>
    <w:next w:val="a3"/>
    <w:qFormat/>
    <w:rsid w:val="00471906"/>
    <w:pPr>
      <w:keepNext/>
      <w:spacing w:before="120" w:after="120"/>
      <w:jc w:val="center"/>
    </w:pPr>
    <w:rPr>
      <w:b/>
    </w:rPr>
  </w:style>
  <w:style w:type="paragraph" w:styleId="af3">
    <w:name w:val="table of figures"/>
    <w:basedOn w:val="a3"/>
    <w:next w:val="a3"/>
    <w:semiHidden/>
    <w:rsid w:val="00471906"/>
    <w:pPr>
      <w:ind w:left="440" w:hanging="440"/>
    </w:pPr>
  </w:style>
  <w:style w:type="paragraph" w:styleId="23">
    <w:name w:val="Body Text 2"/>
    <w:basedOn w:val="a3"/>
    <w:rsid w:val="00471906"/>
    <w:pPr>
      <w:spacing w:after="120" w:line="480" w:lineRule="auto"/>
    </w:pPr>
  </w:style>
  <w:style w:type="character" w:styleId="HTML">
    <w:name w:val="HTML Code"/>
    <w:rsid w:val="00471906"/>
    <w:rPr>
      <w:rFonts w:ascii="Courier New" w:hAnsi="Courier New"/>
      <w:sz w:val="20"/>
      <w:szCs w:val="20"/>
    </w:rPr>
  </w:style>
  <w:style w:type="character" w:styleId="HTML0">
    <w:name w:val="HTML Cite"/>
    <w:rsid w:val="00471906"/>
    <w:rPr>
      <w:i/>
      <w:iCs/>
    </w:rPr>
  </w:style>
  <w:style w:type="paragraph" w:customStyle="1" w:styleId="af4">
    <w:name w:val="Примечание"/>
    <w:next w:val="af5"/>
    <w:rsid w:val="00471906"/>
    <w:pPr>
      <w:widowControl w:val="0"/>
      <w:tabs>
        <w:tab w:val="left" w:pos="1491"/>
      </w:tabs>
      <w:spacing w:before="120"/>
      <w:ind w:left="1491" w:hanging="1491"/>
      <w:jc w:val="both"/>
    </w:pPr>
  </w:style>
  <w:style w:type="paragraph" w:customStyle="1" w:styleId="af5">
    <w:name w:val="примечание_продолжение"/>
    <w:basedOn w:val="af4"/>
    <w:next w:val="af6"/>
    <w:rsid w:val="00471906"/>
    <w:pPr>
      <w:spacing w:before="0"/>
      <w:ind w:hanging="357"/>
    </w:pPr>
  </w:style>
  <w:style w:type="paragraph" w:customStyle="1" w:styleId="af6">
    <w:name w:val="Основной текст продолжение"/>
    <w:basedOn w:val="a3"/>
    <w:next w:val="a3"/>
    <w:rsid w:val="00471906"/>
    <w:pPr>
      <w:spacing w:before="120"/>
      <w:ind w:firstLine="709"/>
      <w:jc w:val="both"/>
    </w:pPr>
  </w:style>
  <w:style w:type="paragraph" w:customStyle="1" w:styleId="af7">
    <w:name w:val="специальный"/>
    <w:basedOn w:val="a3"/>
    <w:rsid w:val="00471906"/>
    <w:pPr>
      <w:spacing w:line="200" w:lineRule="exact"/>
    </w:pPr>
    <w:rPr>
      <w:sz w:val="18"/>
    </w:rPr>
  </w:style>
  <w:style w:type="paragraph" w:styleId="af8">
    <w:name w:val="Body Text Indent"/>
    <w:basedOn w:val="a3"/>
    <w:rsid w:val="00471906"/>
    <w:pPr>
      <w:spacing w:line="360" w:lineRule="auto"/>
      <w:ind w:firstLine="720"/>
      <w:jc w:val="both"/>
    </w:pPr>
  </w:style>
  <w:style w:type="paragraph" w:styleId="41">
    <w:name w:val="toc 4"/>
    <w:basedOn w:val="a3"/>
    <w:next w:val="a3"/>
    <w:autoRedefine/>
    <w:semiHidden/>
    <w:rsid w:val="00471906"/>
    <w:pPr>
      <w:tabs>
        <w:tab w:val="left" w:leader="dot" w:pos="9072"/>
      </w:tabs>
      <w:ind w:left="851" w:right="1132"/>
    </w:pPr>
    <w:rPr>
      <w:sz w:val="18"/>
    </w:rPr>
  </w:style>
  <w:style w:type="paragraph" w:styleId="50">
    <w:name w:val="toc 5"/>
    <w:basedOn w:val="a3"/>
    <w:next w:val="a3"/>
    <w:autoRedefine/>
    <w:semiHidden/>
    <w:rsid w:val="00471906"/>
    <w:pPr>
      <w:tabs>
        <w:tab w:val="left" w:leader="dot" w:pos="9072"/>
      </w:tabs>
      <w:ind w:left="1134" w:right="1132"/>
    </w:pPr>
    <w:rPr>
      <w:sz w:val="18"/>
    </w:rPr>
  </w:style>
  <w:style w:type="paragraph" w:styleId="60">
    <w:name w:val="toc 6"/>
    <w:basedOn w:val="a3"/>
    <w:next w:val="a3"/>
    <w:autoRedefine/>
    <w:semiHidden/>
    <w:rsid w:val="00471906"/>
    <w:pPr>
      <w:tabs>
        <w:tab w:val="left" w:leader="dot" w:pos="9072"/>
      </w:tabs>
      <w:ind w:left="1418" w:right="1132"/>
    </w:pPr>
    <w:rPr>
      <w:sz w:val="18"/>
    </w:rPr>
  </w:style>
  <w:style w:type="paragraph" w:styleId="70">
    <w:name w:val="toc 7"/>
    <w:basedOn w:val="a3"/>
    <w:next w:val="a3"/>
    <w:autoRedefine/>
    <w:semiHidden/>
    <w:rsid w:val="00471906"/>
    <w:pPr>
      <w:tabs>
        <w:tab w:val="left" w:leader="dot" w:pos="9072"/>
      </w:tabs>
      <w:ind w:left="1701" w:right="1132"/>
    </w:pPr>
    <w:rPr>
      <w:sz w:val="18"/>
    </w:rPr>
  </w:style>
  <w:style w:type="paragraph" w:styleId="80">
    <w:name w:val="toc 8"/>
    <w:basedOn w:val="a3"/>
    <w:next w:val="a3"/>
    <w:autoRedefine/>
    <w:semiHidden/>
    <w:rsid w:val="00471906"/>
    <w:pPr>
      <w:tabs>
        <w:tab w:val="left" w:leader="dot" w:pos="9072"/>
      </w:tabs>
      <w:ind w:left="1985" w:right="1132"/>
    </w:pPr>
    <w:rPr>
      <w:sz w:val="18"/>
    </w:rPr>
  </w:style>
  <w:style w:type="paragraph" w:customStyle="1" w:styleId="af9">
    <w:name w:val="Название_страницы"/>
    <w:basedOn w:val="a3"/>
    <w:rsid w:val="00471906"/>
    <w:pPr>
      <w:spacing w:before="240" w:after="120"/>
      <w:jc w:val="center"/>
    </w:pPr>
    <w:rPr>
      <w:b/>
      <w:caps/>
    </w:rPr>
  </w:style>
  <w:style w:type="paragraph" w:styleId="ad">
    <w:name w:val="Plain Text"/>
    <w:basedOn w:val="a3"/>
    <w:rsid w:val="00471906"/>
    <w:rPr>
      <w:rFonts w:ascii="Courier New" w:hAnsi="Courier New"/>
      <w:sz w:val="20"/>
    </w:rPr>
  </w:style>
  <w:style w:type="character" w:styleId="afa">
    <w:name w:val="Hyperlink"/>
    <w:rsid w:val="00471906"/>
    <w:rPr>
      <w:color w:val="0000FF"/>
      <w:u w:val="single"/>
    </w:rPr>
  </w:style>
  <w:style w:type="paragraph" w:customStyle="1" w:styleId="afb">
    <w:name w:val="диаметр"/>
    <w:rsid w:val="00471906"/>
    <w:pPr>
      <w:ind w:firstLine="709"/>
      <w:jc w:val="both"/>
    </w:pPr>
    <w:rPr>
      <w:sz w:val="24"/>
    </w:rPr>
  </w:style>
  <w:style w:type="character" w:styleId="afc">
    <w:name w:val="FollowedHyperlink"/>
    <w:rsid w:val="00471906"/>
    <w:rPr>
      <w:color w:val="800080"/>
      <w:u w:val="single"/>
    </w:rPr>
  </w:style>
  <w:style w:type="paragraph" w:styleId="afd">
    <w:name w:val="Subtitle"/>
    <w:basedOn w:val="a3"/>
    <w:qFormat/>
    <w:rsid w:val="00471906"/>
    <w:pPr>
      <w:spacing w:after="60"/>
      <w:jc w:val="center"/>
      <w:outlineLvl w:val="1"/>
    </w:pPr>
    <w:rPr>
      <w:rFonts w:ascii="Arial" w:hAnsi="Arial" w:cs="Arial"/>
      <w:szCs w:val="24"/>
    </w:rPr>
  </w:style>
  <w:style w:type="paragraph" w:styleId="a0">
    <w:name w:val="List Number"/>
    <w:rsid w:val="00471906"/>
    <w:pPr>
      <w:numPr>
        <w:numId w:val="3"/>
      </w:numPr>
      <w:jc w:val="both"/>
    </w:pPr>
    <w:rPr>
      <w:sz w:val="24"/>
    </w:rPr>
  </w:style>
  <w:style w:type="paragraph" w:styleId="2">
    <w:name w:val="List Number 2"/>
    <w:rsid w:val="00471906"/>
    <w:pPr>
      <w:numPr>
        <w:numId w:val="2"/>
      </w:numPr>
      <w:jc w:val="both"/>
    </w:pPr>
    <w:rPr>
      <w:sz w:val="24"/>
    </w:rPr>
  </w:style>
  <w:style w:type="paragraph" w:customStyle="1" w:styleId="afe">
    <w:name w:val="Приложение"/>
    <w:next w:val="a3"/>
    <w:rsid w:val="00471906"/>
    <w:pPr>
      <w:pageBreakBefore/>
      <w:jc w:val="center"/>
    </w:pPr>
    <w:rPr>
      <w:rFonts w:ascii="Arial" w:hAnsi="Arial"/>
      <w:b/>
      <w:bCs/>
      <w:i/>
      <w:sz w:val="26"/>
    </w:rPr>
  </w:style>
  <w:style w:type="paragraph" w:customStyle="1" w:styleId="aff">
    <w:name w:val="градус Цельсия"/>
    <w:rsid w:val="00471906"/>
    <w:pPr>
      <w:ind w:firstLine="709"/>
      <w:jc w:val="both"/>
    </w:pPr>
    <w:rPr>
      <w:sz w:val="22"/>
    </w:rPr>
  </w:style>
  <w:style w:type="paragraph" w:customStyle="1" w:styleId="aff0">
    <w:name w:val="табл_строка"/>
    <w:basedOn w:val="a3"/>
    <w:rsid w:val="00471906"/>
    <w:pPr>
      <w:spacing w:before="120"/>
      <w:jc w:val="center"/>
    </w:pPr>
  </w:style>
  <w:style w:type="paragraph" w:customStyle="1" w:styleId="aff1">
    <w:name w:val="табл_заголовок"/>
    <w:rsid w:val="00471906"/>
    <w:pPr>
      <w:keepNext/>
      <w:keepLines/>
      <w:jc w:val="center"/>
    </w:pPr>
    <w:rPr>
      <w:noProof/>
      <w:sz w:val="24"/>
    </w:rPr>
  </w:style>
  <w:style w:type="paragraph" w:customStyle="1" w:styleId="aff2">
    <w:name w:val="от_ и_ до"/>
    <w:rsid w:val="00471906"/>
    <w:pPr>
      <w:ind w:firstLine="709"/>
      <w:jc w:val="both"/>
    </w:pPr>
    <w:rPr>
      <w:sz w:val="24"/>
    </w:rPr>
  </w:style>
  <w:style w:type="paragraph" w:customStyle="1" w:styleId="51">
    <w:name w:val="Пункт 5"/>
    <w:basedOn w:val="5"/>
    <w:rsid w:val="00471906"/>
    <w:pPr>
      <w:keepNext w:val="0"/>
      <w:spacing w:before="0" w:after="0"/>
      <w:ind w:left="0" w:firstLine="709"/>
      <w:jc w:val="both"/>
    </w:pPr>
    <w:rPr>
      <w:rFonts w:ascii="Times New Roman" w:hAnsi="Times New Roman"/>
      <w:b w:val="0"/>
      <w:sz w:val="24"/>
    </w:rPr>
  </w:style>
  <w:style w:type="paragraph" w:styleId="11">
    <w:name w:val="index 1"/>
    <w:basedOn w:val="a3"/>
    <w:next w:val="a3"/>
    <w:autoRedefine/>
    <w:semiHidden/>
    <w:rsid w:val="00471906"/>
    <w:pPr>
      <w:ind w:left="240" w:hanging="240"/>
    </w:pPr>
  </w:style>
  <w:style w:type="paragraph" w:styleId="24">
    <w:name w:val="index 2"/>
    <w:basedOn w:val="a3"/>
    <w:next w:val="a3"/>
    <w:autoRedefine/>
    <w:semiHidden/>
    <w:rsid w:val="00471906"/>
    <w:pPr>
      <w:ind w:left="480" w:hanging="240"/>
    </w:pPr>
  </w:style>
  <w:style w:type="paragraph" w:styleId="32">
    <w:name w:val="index 3"/>
    <w:basedOn w:val="a3"/>
    <w:next w:val="a3"/>
    <w:autoRedefine/>
    <w:semiHidden/>
    <w:rsid w:val="00471906"/>
    <w:pPr>
      <w:ind w:left="720" w:hanging="240"/>
    </w:pPr>
  </w:style>
  <w:style w:type="paragraph" w:styleId="42">
    <w:name w:val="index 4"/>
    <w:basedOn w:val="a3"/>
    <w:next w:val="a3"/>
    <w:autoRedefine/>
    <w:semiHidden/>
    <w:rsid w:val="00471906"/>
    <w:pPr>
      <w:ind w:left="960" w:hanging="240"/>
    </w:pPr>
  </w:style>
  <w:style w:type="paragraph" w:styleId="52">
    <w:name w:val="index 5"/>
    <w:basedOn w:val="a3"/>
    <w:next w:val="a3"/>
    <w:autoRedefine/>
    <w:semiHidden/>
    <w:rsid w:val="00471906"/>
    <w:pPr>
      <w:ind w:left="1200" w:hanging="240"/>
    </w:pPr>
  </w:style>
  <w:style w:type="paragraph" w:styleId="61">
    <w:name w:val="index 6"/>
    <w:basedOn w:val="a3"/>
    <w:next w:val="a3"/>
    <w:autoRedefine/>
    <w:semiHidden/>
    <w:rsid w:val="00471906"/>
    <w:pPr>
      <w:ind w:left="1440" w:hanging="240"/>
    </w:pPr>
  </w:style>
  <w:style w:type="paragraph" w:styleId="71">
    <w:name w:val="index 7"/>
    <w:basedOn w:val="a3"/>
    <w:next w:val="a3"/>
    <w:autoRedefine/>
    <w:semiHidden/>
    <w:rsid w:val="00471906"/>
    <w:pPr>
      <w:ind w:left="1680" w:hanging="240"/>
    </w:pPr>
  </w:style>
  <w:style w:type="paragraph" w:styleId="81">
    <w:name w:val="index 8"/>
    <w:basedOn w:val="a3"/>
    <w:next w:val="a3"/>
    <w:autoRedefine/>
    <w:semiHidden/>
    <w:rsid w:val="00471906"/>
    <w:pPr>
      <w:ind w:left="1920" w:hanging="240"/>
    </w:pPr>
  </w:style>
  <w:style w:type="paragraph" w:styleId="91">
    <w:name w:val="index 9"/>
    <w:basedOn w:val="a3"/>
    <w:next w:val="a3"/>
    <w:autoRedefine/>
    <w:semiHidden/>
    <w:rsid w:val="00471906"/>
    <w:pPr>
      <w:ind w:left="2160" w:hanging="240"/>
    </w:pPr>
  </w:style>
  <w:style w:type="paragraph" w:styleId="aff3">
    <w:name w:val="index heading"/>
    <w:basedOn w:val="a3"/>
    <w:next w:val="11"/>
    <w:semiHidden/>
    <w:rsid w:val="00471906"/>
  </w:style>
  <w:style w:type="paragraph" w:customStyle="1" w:styleId="a2">
    <w:name w:val="нумерован"/>
    <w:basedOn w:val="a3"/>
    <w:rsid w:val="00471906"/>
    <w:pPr>
      <w:numPr>
        <w:numId w:val="1"/>
      </w:numPr>
      <w:tabs>
        <w:tab w:val="left" w:pos="1134"/>
      </w:tabs>
      <w:spacing w:line="360" w:lineRule="auto"/>
      <w:jc w:val="both"/>
    </w:pPr>
  </w:style>
  <w:style w:type="paragraph" w:customStyle="1" w:styleId="aff4">
    <w:name w:val="больше_или_равно"/>
    <w:rsid w:val="00471906"/>
    <w:pPr>
      <w:ind w:firstLine="709"/>
      <w:jc w:val="both"/>
    </w:pPr>
    <w:rPr>
      <w:sz w:val="24"/>
    </w:rPr>
  </w:style>
  <w:style w:type="paragraph" w:customStyle="1" w:styleId="aff5">
    <w:name w:val="градус"/>
    <w:rsid w:val="00471906"/>
    <w:pPr>
      <w:ind w:firstLine="709"/>
      <w:jc w:val="both"/>
    </w:pPr>
    <w:rPr>
      <w:sz w:val="24"/>
    </w:rPr>
  </w:style>
  <w:style w:type="character" w:customStyle="1" w:styleId="a8">
    <w:name w:val="Основной текст Знак"/>
    <w:link w:val="a4"/>
    <w:locked/>
    <w:rsid w:val="004675B1"/>
    <w:rPr>
      <w:sz w:val="24"/>
      <w:lang w:val="ru-RU" w:eastAsia="ru-RU" w:bidi="ar-SA"/>
    </w:rPr>
  </w:style>
  <w:style w:type="table" w:styleId="aff6">
    <w:name w:val="Table Grid"/>
    <w:basedOn w:val="a6"/>
    <w:rsid w:val="00BA5C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писок со скобкой"/>
    <w:rsid w:val="00471906"/>
    <w:pPr>
      <w:numPr>
        <w:numId w:val="7"/>
      </w:numPr>
    </w:pPr>
  </w:style>
  <w:style w:type="character" w:customStyle="1" w:styleId="aff7">
    <w:name w:val="ПриложениеНомер"/>
    <w:rsid w:val="00471906"/>
    <w:rPr>
      <w:lang w:val="en-US"/>
    </w:rPr>
  </w:style>
  <w:style w:type="paragraph" w:customStyle="1" w:styleId="aff8">
    <w:name w:val="Проект"/>
    <w:basedOn w:val="a3"/>
    <w:rsid w:val="00471906"/>
    <w:pPr>
      <w:jc w:val="center"/>
    </w:pPr>
    <w:rPr>
      <w:sz w:val="36"/>
    </w:rPr>
  </w:style>
  <w:style w:type="paragraph" w:customStyle="1" w:styleId="aff9">
    <w:name w:val="рррасчет"/>
    <w:rsid w:val="00471906"/>
    <w:pPr>
      <w:ind w:firstLine="709"/>
      <w:jc w:val="both"/>
    </w:pPr>
    <w:rPr>
      <w:sz w:val="22"/>
    </w:rPr>
  </w:style>
  <w:style w:type="paragraph" w:customStyle="1" w:styleId="affa">
    <w:name w:val="рррасчетзагол"/>
    <w:rsid w:val="00471906"/>
    <w:pPr>
      <w:ind w:firstLine="709"/>
      <w:jc w:val="both"/>
    </w:pPr>
    <w:rPr>
      <w:sz w:val="22"/>
    </w:rPr>
  </w:style>
  <w:style w:type="paragraph" w:customStyle="1" w:styleId="12">
    <w:name w:val="больше_или_равно1"/>
    <w:rsid w:val="004675B1"/>
    <w:pPr>
      <w:ind w:firstLine="709"/>
      <w:jc w:val="both"/>
    </w:pPr>
    <w:rPr>
      <w:sz w:val="24"/>
    </w:rPr>
  </w:style>
  <w:style w:type="paragraph" w:customStyle="1" w:styleId="13">
    <w:name w:val="градус1"/>
    <w:rsid w:val="004675B1"/>
    <w:pPr>
      <w:ind w:firstLine="709"/>
      <w:jc w:val="both"/>
    </w:pPr>
    <w:rPr>
      <w:sz w:val="24"/>
    </w:rPr>
  </w:style>
  <w:style w:type="paragraph" w:customStyle="1" w:styleId="14">
    <w:name w:val="диаметр1"/>
    <w:rsid w:val="004675B1"/>
    <w:pPr>
      <w:ind w:firstLine="709"/>
      <w:jc w:val="both"/>
    </w:pPr>
    <w:rPr>
      <w:sz w:val="22"/>
    </w:rPr>
  </w:style>
  <w:style w:type="paragraph" w:customStyle="1" w:styleId="15">
    <w:name w:val="от_ и_ до1"/>
    <w:rsid w:val="004675B1"/>
    <w:pPr>
      <w:ind w:firstLine="709"/>
      <w:jc w:val="both"/>
    </w:pPr>
    <w:rPr>
      <w:sz w:val="22"/>
    </w:rPr>
  </w:style>
  <w:style w:type="paragraph" w:customStyle="1" w:styleId="62">
    <w:name w:val="Пункт 6"/>
    <w:basedOn w:val="6"/>
    <w:rsid w:val="00471906"/>
    <w:pPr>
      <w:keepNext w:val="0"/>
      <w:spacing w:before="0" w:after="0"/>
      <w:ind w:left="0" w:firstLine="709"/>
      <w:jc w:val="both"/>
    </w:pPr>
    <w:rPr>
      <w:rFonts w:ascii="Times New Roman" w:hAnsi="Times New Roman"/>
      <w:b w:val="0"/>
      <w:i w:val="0"/>
      <w:sz w:val="24"/>
    </w:rPr>
  </w:style>
  <w:style w:type="paragraph" w:customStyle="1" w:styleId="affb">
    <w:name w:val="Участие"/>
    <w:basedOn w:val="ad"/>
    <w:rsid w:val="00471906"/>
    <w:pPr>
      <w:tabs>
        <w:tab w:val="right" w:pos="8505"/>
      </w:tabs>
      <w:spacing w:line="360" w:lineRule="auto"/>
      <w:ind w:left="709" w:right="4228"/>
    </w:pPr>
    <w:rPr>
      <w:rFonts w:ascii="Times New Roman" w:hAnsi="Times New Roman"/>
      <w:sz w:val="24"/>
    </w:rPr>
  </w:style>
  <w:style w:type="numbering" w:customStyle="1" w:styleId="2010">
    <w:name w:val="Перечисление 2010"/>
    <w:rsid w:val="00471906"/>
    <w:pPr>
      <w:numPr>
        <w:numId w:val="4"/>
      </w:numPr>
    </w:pPr>
  </w:style>
  <w:style w:type="paragraph" w:customStyle="1" w:styleId="72">
    <w:name w:val="Пункт 7"/>
    <w:basedOn w:val="7"/>
    <w:rsid w:val="00471906"/>
    <w:pPr>
      <w:keepNext w:val="0"/>
      <w:spacing w:before="0" w:after="0"/>
      <w:ind w:left="0" w:firstLine="709"/>
      <w:jc w:val="both"/>
    </w:pPr>
    <w:rPr>
      <w:rFonts w:ascii="Times New Roman" w:hAnsi="Times New Roman"/>
      <w:b w:val="0"/>
      <w:sz w:val="24"/>
      <w:szCs w:val="24"/>
    </w:rPr>
  </w:style>
  <w:style w:type="paragraph" w:customStyle="1" w:styleId="82">
    <w:name w:val="Пункт 8"/>
    <w:basedOn w:val="8"/>
    <w:rsid w:val="00471906"/>
    <w:pPr>
      <w:keepNext w:val="0"/>
      <w:spacing w:before="0" w:after="0"/>
      <w:ind w:left="0" w:firstLine="709"/>
      <w:jc w:val="both"/>
    </w:pPr>
    <w:rPr>
      <w:rFonts w:ascii="Times New Roman" w:hAnsi="Times New Roman"/>
      <w:b w:val="0"/>
      <w:i w:val="0"/>
      <w:sz w:val="24"/>
      <w:szCs w:val="24"/>
    </w:rPr>
  </w:style>
  <w:style w:type="paragraph" w:customStyle="1" w:styleId="affc">
    <w:name w:val="табл_строка_влево"/>
    <w:basedOn w:val="aff0"/>
    <w:rsid w:val="00471906"/>
    <w:pPr>
      <w:jc w:val="left"/>
    </w:pPr>
  </w:style>
  <w:style w:type="paragraph" w:customStyle="1" w:styleId="affd">
    <w:name w:val="табл_строка_центр"/>
    <w:basedOn w:val="aff0"/>
    <w:rsid w:val="00471906"/>
  </w:style>
  <w:style w:type="paragraph" w:customStyle="1" w:styleId="a1">
    <w:name w:val="ОснТекст список со скобкой"/>
    <w:basedOn w:val="a3"/>
    <w:rsid w:val="00471906"/>
    <w:pPr>
      <w:numPr>
        <w:numId w:val="12"/>
      </w:numPr>
      <w:jc w:val="both"/>
    </w:pPr>
  </w:style>
  <w:style w:type="paragraph" w:customStyle="1" w:styleId="1212">
    <w:name w:val="Стиль полужирный По центру Перед:  12 пт После:  12 пт"/>
    <w:basedOn w:val="a3"/>
    <w:next w:val="a4"/>
    <w:rsid w:val="00D73905"/>
    <w:pPr>
      <w:spacing w:before="240" w:after="240"/>
      <w:jc w:val="center"/>
    </w:pPr>
    <w:rPr>
      <w:b/>
      <w:bCs/>
    </w:rPr>
  </w:style>
  <w:style w:type="paragraph" w:customStyle="1" w:styleId="affe">
    <w:name w:val="Наименование_приложения"/>
    <w:basedOn w:val="1212"/>
    <w:rsid w:val="00EA0C1F"/>
  </w:style>
  <w:style w:type="paragraph" w:customStyle="1" w:styleId="afff">
    <w:name w:val="книга"/>
    <w:basedOn w:val="af8"/>
    <w:rsid w:val="00F8601A"/>
    <w:pPr>
      <w:spacing w:before="60" w:line="240" w:lineRule="auto"/>
      <w:ind w:firstLine="0"/>
      <w:jc w:val="left"/>
    </w:pPr>
    <w:rPr>
      <w:b/>
    </w:rPr>
  </w:style>
  <w:style w:type="paragraph" w:customStyle="1" w:styleId="afff0">
    <w:name w:val="разработчик"/>
    <w:basedOn w:val="af8"/>
    <w:rsid w:val="00F8601A"/>
    <w:pPr>
      <w:spacing w:before="60" w:line="240" w:lineRule="auto"/>
      <w:ind w:firstLine="0"/>
      <w:jc w:val="left"/>
    </w:pPr>
  </w:style>
  <w:style w:type="paragraph" w:customStyle="1" w:styleId="afff1">
    <w:name w:val="раздел"/>
    <w:basedOn w:val="af8"/>
    <w:rsid w:val="00F8601A"/>
    <w:pPr>
      <w:spacing w:line="240" w:lineRule="auto"/>
      <w:ind w:firstLine="0"/>
      <w:jc w:val="left"/>
    </w:pPr>
    <w:rPr>
      <w:b/>
      <w:szCs w:val="24"/>
    </w:rPr>
  </w:style>
  <w:style w:type="paragraph" w:styleId="afff2">
    <w:name w:val="Balloon Text"/>
    <w:basedOn w:val="a3"/>
    <w:link w:val="afff3"/>
    <w:rsid w:val="00633D0C"/>
    <w:rPr>
      <w:rFonts w:ascii="Tahoma" w:hAnsi="Tahoma" w:cs="Tahoma"/>
      <w:sz w:val="16"/>
      <w:szCs w:val="16"/>
    </w:rPr>
  </w:style>
  <w:style w:type="character" w:customStyle="1" w:styleId="afff3">
    <w:name w:val="Текст выноски Знак"/>
    <w:basedOn w:val="a5"/>
    <w:link w:val="afff2"/>
    <w:rsid w:val="00633D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45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omega\NGPOffice\GIPVN\4gipvn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4gipvn.dotm</Template>
  <TotalTime>46</TotalTime>
  <Pages>1</Pages>
  <Words>53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</vt:lpstr>
    </vt:vector>
  </TitlesOfParts>
  <Company>ОАО институт Гипровостокнефть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</dc:title>
  <dc:creator>Андреянова</dc:creator>
  <cp:lastModifiedBy>Сербин Кирилл Александрович</cp:lastModifiedBy>
  <cp:revision>54</cp:revision>
  <cp:lastPrinted>2014-03-05T07:44:00Z</cp:lastPrinted>
  <dcterms:created xsi:type="dcterms:W3CDTF">2014-03-11T06:17:00Z</dcterms:created>
  <dcterms:modified xsi:type="dcterms:W3CDTF">2024-09-17T12:23:00Z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Обозначение">
    <vt:lpwstr>ЧОНФ.ГАЗ-ВЛ.Т-П-СП.00.00-СП-001</vt:lpwstr>
  </property>
  <property fmtid="{D5CDD505-2E9C-101B-9397-08002B2CF9AE}" pid="3" name="Стадия">
    <vt:lpwstr> </vt:lpwstr>
  </property>
  <property fmtid="{D5CDD505-2E9C-101B-9397-08002B2CF9AE}" pid="4" name="Редакция">
    <vt:lpwstr> </vt:lpwstr>
  </property>
  <property fmtid="{D5CDD505-2E9C-101B-9397-08002B2CF9AE}" pid="5" name="Организация">
    <vt:lpwstr>АО "Институт "Нефтегазпроект"</vt:lpwstr>
  </property>
  <property fmtid="{D5CDD505-2E9C-101B-9397-08002B2CF9AE}" pid="6" name="Отдел">
    <vt:lpwstr> </vt:lpwstr>
  </property>
  <property fmtid="{D5CDD505-2E9C-101B-9397-08002B2CF9AE}" pid="7" name="Утвердил">
    <vt:lpwstr> </vt:lpwstr>
  </property>
  <property fmtid="{D5CDD505-2E9C-101B-9397-08002B2CF9AE}" pid="8" name="Проверил">
    <vt:lpwstr> </vt:lpwstr>
  </property>
  <property fmtid="{D5CDD505-2E9C-101B-9397-08002B2CF9AE}" pid="9" name="Разработал">
    <vt:lpwstr> </vt:lpwstr>
  </property>
  <property fmtid="{D5CDD505-2E9C-101B-9397-08002B2CF9AE}" pid="10" name="Язык">
    <vt:lpwstr>R</vt:lpwstr>
  </property>
  <property fmtid="{D5CDD505-2E9C-101B-9397-08002B2CF9AE}" pid="11" name="Наименование_документа">
    <vt:lpwstr>Состав проектной документации</vt:lpwstr>
  </property>
  <property fmtid="{D5CDD505-2E9C-101B-9397-08002B2CF9AE}" pid="12" name="Наименование2_документа">
    <vt:lpwstr> </vt:lpwstr>
  </property>
  <property fmtid="{D5CDD505-2E9C-101B-9397-08002B2CF9AE}" pid="13" name="Наименование3_документа">
    <vt:lpwstr> </vt:lpwstr>
  </property>
  <property fmtid="{D5CDD505-2E9C-101B-9397-08002B2CF9AE}" pid="14" name="НомерДопТекст">
    <vt:lpwstr> </vt:lpwstr>
  </property>
  <property fmtid="{D5CDD505-2E9C-101B-9397-08002B2CF9AE}" pid="15" name="НомерДоп">
    <vt:lpwstr> </vt:lpwstr>
  </property>
</Properties>
</file>